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955426" w:rsidRDefault="00A942B2" w:rsidP="00955426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169876AA">
                <wp:extent cx="6305551" cy="937597"/>
                <wp:effectExtent l="0" t="1905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0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1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3" name="Group 3"/>
                          <wpg:cNvGrpSpPr/>
                          <wpg:grpSpPr>
                            <a:xfrm>
                              <a:off x="0" y="63618"/>
                              <a:ext cx="1723817" cy="1141189"/>
                              <a:chOff x="0" y="63618"/>
                              <a:chExt cx="1830195" cy="1141189"/>
                            </a:xfrm>
                          </wpg:grpSpPr>
                          <wpg:grpSp>
                            <wpg:cNvPr id="1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1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1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8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9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20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6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7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7E7AF75C" w:rsidR="0088164B" w:rsidRDefault="0088164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 w:rsidR="000800F1"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➌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28" name="Rectangle 13"/>
                            <wps:cNvSpPr/>
                            <wps:spPr>
                              <a:xfrm>
                                <a:off x="378365" y="688211"/>
                                <a:ext cx="1420189" cy="3423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Extra" w:eastAsia="CMU Serif Extra" w:hAnsi="CMU Serif Extra" w:cs="CMU Serif Extra"/>
                                      <w:b/>
                                      <w:color w:val="0000CC"/>
                                      <w:sz w:val="32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29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30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31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32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33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88164B" w:rsidRDefault="0088164B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34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4" cy="485775"/>
                                      <a:chOff x="2905011" y="465461"/>
                                      <a:chExt cx="3535184" cy="485775"/>
                                    </a:xfrm>
                                  </wpg:grpSpPr>
                                  <wpg:grpSp>
                                    <wpg:cNvPr id="35" name="Group 20"/>
                                    <wpg:cNvGrpSpPr/>
                                    <wpg:grpSpPr>
                                      <a:xfrm>
                                        <a:off x="2923087" y="539109"/>
                                        <a:ext cx="3517108" cy="384826"/>
                                        <a:chOff x="2923087" y="539109"/>
                                        <a:chExt cx="3517108" cy="384826"/>
                                      </a:xfrm>
                                    </wpg:grpSpPr>
                                    <wps:wsp>
                                      <wps:cNvPr id="36" name="Arrow: Chevron 21"/>
                                      <wps:cNvSpPr/>
                                      <wps:spPr>
                                        <a:xfrm>
                                          <a:off x="3050597" y="539109"/>
                                          <a:ext cx="3389598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18AF5D95" w:rsidR="0088164B" w:rsidRDefault="0088164B" w:rsidP="005C22BF">
                                            <w:pPr>
                                              <w:spacing w:line="251" w:lineRule="auto"/>
                                              <w:jc w:val="center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>DÃY SỐ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37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8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39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40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1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2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2B1EE866" w:rsidR="0088164B" w:rsidRDefault="0088164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">
                <v:group 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7E7AF75C" w:rsidR="0088164B" w:rsidRDefault="0088164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 w:rsidR="000800F1"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➌</w:t>
                            </w:r>
                          </w:p>
                        </w:txbxContent>
                      </v:textbox>
                    </v:rect>
                    <v:rect id="Rectangle 13" o:spid="_x0000_s1038" style="position:absolute;left:3783;top:6882;width:14202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" filled="f" stroked="f">
                      <v:textbox inset="2.53958mm,1.2694mm,2.53958mm,1.2694mm">
                        <w:txbxContent>
                          <w:p w14:paraId="385B613B" w14:textId="7F06E3D9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MU Serif Extra" w:eastAsia="CMU Serif Extra" w:hAnsi="CMU Serif Extra" w:cs="CMU Serif Extra"/>
                                <w:b/>
                                <w:color w:val="0000CC"/>
                                <w:sz w:val="32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        <v:group id="Group 20" o:spid="_x0000_s1045" style="position:absolute;left:29230;top:5391;width:35171;height:3848" coordorigin="29230,5391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1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18AF5D95" w:rsidR="0088164B" w:rsidRDefault="0088164B" w:rsidP="005C22BF">
                                      <w:pPr>
                                        <w:spacing w:line="251" w:lineRule="auto"/>
                                        <w:jc w:val="center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>DÃY SỐ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2B1EE866" w:rsidR="0088164B" w:rsidRDefault="0088164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955426" w:rsidRDefault="00A942B2" w:rsidP="00955426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4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5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6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7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9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1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88164B" w:rsidRDefault="0088164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21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22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3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88164B" w:rsidRDefault="0088164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24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25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1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" filled="f" stroked="f">
                    <v:textbox inset="2.53958mm,2.53958mm,2.53958mm,2.53958mm">
                      <w:txbxContent>
                        <w:p w14:paraId="51372364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88164B" w:rsidRDefault="0088164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525E483E" w14:textId="77777777" w:rsidR="0088164B" w:rsidRDefault="0088164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1D4BA392" w14:textId="063F3065" w:rsidR="005D5998" w:rsidRPr="00955426" w:rsidRDefault="00A942B2" w:rsidP="00955426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2A651BE1">
                <wp:extent cx="6436624" cy="3143250"/>
                <wp:effectExtent l="0" t="0" r="21590" b="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3143250"/>
                          <a:chOff x="2127684" y="2094075"/>
                          <a:chExt cx="6436624" cy="3371850"/>
                        </a:xfrm>
                      </wpg:grpSpPr>
                      <wpg:grpSp>
                        <wpg:cNvPr id="897" name="Group 50"/>
                        <wpg:cNvGrpSpPr/>
                        <wpg:grpSpPr>
                          <a:xfrm>
                            <a:off x="2127684" y="2094075"/>
                            <a:ext cx="6436624" cy="3371850"/>
                            <a:chOff x="-22234" y="-704"/>
                            <a:chExt cx="6482337" cy="3371850"/>
                          </a:xfrm>
                        </wpg:grpSpPr>
                        <wps:wsp>
                          <wps:cNvPr id="898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99" name="Rectangle: Diagonal Corners Rounded 52"/>
                          <wps:cNvSpPr/>
                          <wps:spPr>
                            <a:xfrm>
                              <a:off x="-18" y="4"/>
                              <a:ext cx="6460121" cy="3309836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6D7D6E" w14:textId="447ED0B0" w:rsidR="0088164B" w:rsidRDefault="0088164B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5018B612" w14:textId="77777777" w:rsidR="007F0CC5" w:rsidRDefault="007F0CC5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BA16FE5" w14:textId="31632A4D" w:rsidR="0088164B" w:rsidRPr="00A30F8E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5"/>
                                  </w:numPr>
                                  <w:tabs>
                                    <w:tab w:val="left" w:pos="283"/>
                                    <w:tab w:val="left" w:pos="426"/>
                                    <w:tab w:val="left" w:pos="5386"/>
                                    <w:tab w:val="left" w:pos="7937"/>
                                  </w:tabs>
                                  <w:spacing w:after="0" w:line="276" w:lineRule="auto"/>
                                  <w:ind w:left="284"/>
                                  <w:jc w:val="both"/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  <w:t>Định nghĩa</w:t>
                                </w:r>
                              </w:p>
                              <w:p w14:paraId="4B4E5A84" w14:textId="77777777" w:rsidR="0088164B" w:rsidRPr="00A30F8E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76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  <w:t>Dãy số vô hạn</w:t>
                                </w:r>
                              </w:p>
                              <w:p w14:paraId="17F347E2" w14:textId="6C7106F2" w:rsidR="0088164B" w:rsidRPr="00C70E5F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Mỗi hàm số </w:t>
                                </w:r>
                                <w:r w:rsidRPr="00C70E5F">
                                  <w:rPr>
                                    <w:position w:val="-12"/>
                                    <w:bdr w:val="none" w:sz="0" w:space="0" w:color="auto" w:frame="1"/>
                                  </w:rPr>
                                  <w:object w:dxaOrig="260" w:dyaOrig="360" w14:anchorId="202CED81">
                                    <v:shape id="_x0000_i1542" type="#_x0000_t75" style="width:12.75pt;height:18.75pt" o:ole="">
                                      <v:imagedata r:id="rId7" o:title=""/>
                                    </v:shape>
                                    <o:OLEObject Type="Embed" ProgID="Equation.DSMT4" ShapeID="_x0000_i1542" DrawAspect="Content" ObjectID="_1688591100" r:id="rId8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 xác định trên tập số nguyên dương </w:t>
                                </w:r>
                                <w:r w:rsidRPr="00C70E5F">
                                  <w:rPr>
                                    <w:position w:val="-6"/>
                                  </w:rPr>
                                  <w:object w:dxaOrig="320" w:dyaOrig="320" w14:anchorId="76A023BC">
                                    <v:shape id="_x0000_i1543" type="#_x0000_t75" style="width:15.75pt;height:15.75pt" o:ole="">
                                      <v:imagedata r:id="rId9" o:title=""/>
                                    </v:shape>
                                    <o:OLEObject Type="Embed" ProgID="Equation.DSMT4" ShapeID="_x0000_i1543" DrawAspect="Content" ObjectID="_1688591101" r:id="rId10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  <w:vertAlign w:val="superscript"/>
                                  </w:rPr>
                                  <w:t xml:space="preserve"> </w: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được gọi là một dãy số vô hạn (gọi tắt là dãy số). Kí hiệu: </w:t>
                                </w:r>
                                <w:r w:rsidR="005C22BF" w:rsidRPr="00C70E5F">
                                  <w:rPr>
                                    <w:position w:val="-32"/>
                                  </w:rPr>
                                  <w:object w:dxaOrig="1120" w:dyaOrig="760" w14:anchorId="7887D423">
                                    <v:shape id="_x0000_i1544" type="#_x0000_t75" style="width:56.25pt;height:38.25pt" o:ole="">
                                      <v:imagedata r:id="rId11" o:title=""/>
                                    </v:shape>
                                    <o:OLEObject Type="Embed" ProgID="Equation.DSMT4" ShapeID="_x0000_i1544" DrawAspect="Content" ObjectID="_1688591102" r:id="rId12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.</w:t>
                                </w:r>
                              </w:p>
                              <w:p w14:paraId="6B1958FA" w14:textId="77777777" w:rsidR="0088164B" w:rsidRPr="00C70E5F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Dãy số thường được viết dưới dạng khai triển 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1800" w:dyaOrig="360" w14:anchorId="0DE231D6">
                                    <v:shape id="_x0000_i1545" type="#_x0000_t75" style="width:90pt;height:18.75pt" o:ole="">
                                      <v:imagedata r:id="rId13" o:title=""/>
                                    </v:shape>
                                    <o:OLEObject Type="Embed" ProgID="Equation.DSMT4" ShapeID="_x0000_i1545" DrawAspect="Content" ObjectID="_1688591103" r:id="rId14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Trong đó </w:t>
                                </w:r>
                                <w:r w:rsidRPr="00C70E5F">
                                  <w:rPr>
                                    <w:position w:val="-14"/>
                                  </w:rPr>
                                  <w:object w:dxaOrig="960" w:dyaOrig="400" w14:anchorId="399EA09B">
                                    <v:shape id="_x0000_i1546" type="#_x0000_t75" style="width:48.75pt;height:21pt" o:ole="">
                                      <v:imagedata r:id="rId15" o:title=""/>
                                    </v:shape>
                                    <o:OLEObject Type="Embed" ProgID="Equation.DSMT4" ShapeID="_x0000_i1546" DrawAspect="Content" ObjectID="_1688591104" r:id="rId16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 thứ </w:t>
                                </w:r>
                                <w:r w:rsidRPr="00C70E5F">
                                  <w:rPr>
                                    <w:position w:val="-6"/>
                                  </w:rPr>
                                  <w:object w:dxaOrig="200" w:dyaOrig="220" w14:anchorId="15842730">
                                    <v:shape id="_x0000_i1547" type="#_x0000_t75" style="width:9.75pt;height:11.25pt" o:ole="">
                                      <v:imagedata r:id="rId17" o:title=""/>
                                    </v:shape>
                                    <o:OLEObject Type="Embed" ProgID="Equation.DSMT4" ShapeID="_x0000_i1547" DrawAspect="Content" ObjectID="_1688591105" r:id="rId18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và gọi nó là số hạng tổng quát, 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240" w:dyaOrig="360" w14:anchorId="09E01DDB">
                                    <v:shape id="_x0000_i1548" type="#_x0000_t75" style="width:12pt;height:18.75pt" o:ole="">
                                      <v:imagedata r:id="rId19" o:title=""/>
                                    </v:shape>
                                    <o:OLEObject Type="Embed" ProgID="Equation.DSMT4" ShapeID="_x0000_i1548" DrawAspect="Content" ObjectID="_1688591106" r:id="rId20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 đầu của dãy số </w:t>
                                </w:r>
                                <w:r w:rsidRPr="00C70E5F">
                                  <w:rPr>
                                    <w:position w:val="-14"/>
                                  </w:rPr>
                                  <w:object w:dxaOrig="540" w:dyaOrig="400" w14:anchorId="75E5FD9F">
                                    <v:shape id="_x0000_i1549" type="#_x0000_t75" style="width:27pt;height:21pt" o:ole="">
                                      <v:imagedata r:id="rId21" o:title=""/>
                                    </v:shape>
                                    <o:OLEObject Type="Embed" ProgID="Equation.DSMT4" ShapeID="_x0000_i1549" DrawAspect="Content" ObjectID="_1688591107" r:id="rId22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.</w:t>
                                </w:r>
                              </w:p>
                              <w:p w14:paraId="467771A5" w14:textId="77777777" w:rsidR="0088164B" w:rsidRPr="00A30F8E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CC"/>
                                    <w:szCs w:val="24"/>
                                  </w:rPr>
                                  <w:t>Dãy số hữu hạn</w:t>
                                </w:r>
                              </w:p>
                              <w:p w14:paraId="6F4FA679" w14:textId="77777777" w:rsidR="0088164B" w:rsidRPr="00C70E5F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tabs>
                                    <w:tab w:val="left" w:pos="283"/>
                                    <w:tab w:val="left" w:pos="2835"/>
                                    <w:tab w:val="left" w:pos="5386"/>
                                    <w:tab w:val="left" w:pos="7937"/>
                                  </w:tabs>
                                  <w:spacing w:before="120" w:after="0" w:line="240" w:lineRule="auto"/>
                                  <w:jc w:val="both"/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</w:pP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Mỗi hàm số 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260" w:dyaOrig="360" w14:anchorId="133FBD44">
                                    <v:shape id="_x0000_i1550" type="#_x0000_t75" style="width:12.75pt;height:18.75pt" o:ole="">
                                      <v:imagedata r:id="rId23" o:title=""/>
                                    </v:shape>
                                    <o:OLEObject Type="Embed" ProgID="Equation.DSMT4" ShapeID="_x0000_i1550" DrawAspect="Content" ObjectID="_1688591108" r:id="rId24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xác định trên tập </w:t>
                                </w:r>
                                <w:r w:rsidRPr="00C70E5F">
                                  <w:rPr>
                                    <w:position w:val="-14"/>
                                  </w:rPr>
                                  <w:object w:dxaOrig="1900" w:dyaOrig="400" w14:anchorId="0F4CA0F7">
                                    <v:shape id="_x0000_i1551" type="#_x0000_t75" style="width:94.5pt;height:21pt" o:ole="">
                                      <v:imagedata r:id="rId25" o:title=""/>
                                    </v:shape>
                                    <o:OLEObject Type="Embed" ProgID="Equation.DSMT4" ShapeID="_x0000_i1551" DrawAspect="Content" ObjectID="_1688591109" r:id="rId26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, với </w:t>
                                </w:r>
                                <w:r w:rsidRPr="00C70E5F">
                                  <w:rPr>
                                    <w:position w:val="-6"/>
                                  </w:rPr>
                                  <w:object w:dxaOrig="720" w:dyaOrig="320" w14:anchorId="09C7CD3F">
                                    <v:shape id="_x0000_i1552" type="#_x0000_t75" style="width:36pt;height:15.75pt" o:ole="">
                                      <v:imagedata r:id="rId27" o:title=""/>
                                    </v:shape>
                                    <o:OLEObject Type="Embed" ProgID="Equation.DSMT4" ShapeID="_x0000_i1552" DrawAspect="Content" ObjectID="_1688591110" r:id="rId28"/>
                                  </w:object>
                                </w:r>
                                <w:r w:rsidRPr="00C70E5F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được gọi là một dãy số hữu hạn.</w:t>
                                </w:r>
                              </w:p>
                              <w:p w14:paraId="7FD961A7" w14:textId="5DB2607F" w:rsidR="0088164B" w:rsidRPr="00A30F8E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>Dạng khai triển của nó là: 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1520" w:dyaOrig="360" w14:anchorId="51198F20">
                                    <v:shape id="_x0000_i1553" type="#_x0000_t75" style="width:75pt;height:18.75pt" o:ole="">
                                      <v:imagedata r:id="rId29" o:title=""/>
                                    </v:shape>
                                    <o:OLEObject Type="Embed" ProgID="Equation.DSMT4" ShapeID="_x0000_i1553" DrawAspect="Content" ObjectID="_1688591111" r:id="rId30"/>
                                  </w:object>
                                </w: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, trong đó 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240" w:dyaOrig="360" w14:anchorId="5C94A307">
                                    <v:shape id="_x0000_i1554" type="#_x0000_t75" style="width:12pt;height:18.75pt" o:ole="">
                                      <v:imagedata r:id="rId31" o:title=""/>
                                    </v:shape>
                                    <o:OLEObject Type="Embed" ProgID="Equation.DSMT4" ShapeID="_x0000_i1554" DrawAspect="Content" ObjectID="_1688591112" r:id="rId32"/>
                                  </w:object>
                                </w: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 đầu, </w:t>
                                </w:r>
                                <w:r w:rsidRPr="00C70E5F">
                                  <w:rPr>
                                    <w:position w:val="-12"/>
                                  </w:rPr>
                                  <w:object w:dxaOrig="300" w:dyaOrig="360" w14:anchorId="4D3F2CAB">
                                    <v:shape id="_x0000_i1555" type="#_x0000_t75" style="width:15pt;height:18.75pt" o:ole="">
                                      <v:imagedata r:id="rId33" o:title=""/>
                                    </v:shape>
                                    <o:OLEObject Type="Embed" ProgID="Equation.DSMT4" ShapeID="_x0000_i1555" DrawAspect="Content" ObjectID="_1688591113" r:id="rId34"/>
                                  </w:object>
                                </w:r>
                                <w:r w:rsidRPr="00A30F8E">
                                  <w:rPr>
                                    <w:rFonts w:ascii="Chu Van An" w:eastAsia="Times New Roman" w:hAnsi="Chu Van An" w:cs="Chu Van An"/>
                                    <w:color w:val="000000"/>
                                    <w:szCs w:val="24"/>
                                  </w:rPr>
                                  <w:t xml:space="preserve"> là số hạng</w:t>
                                </w:r>
                                <w:r w:rsidRPr="00A30F8E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Cs w:val="24"/>
                                  </w:rPr>
                                  <w:t> </w:t>
                                </w:r>
                              </w:p>
                              <w:p w14:paraId="51842E4A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88164B" w:rsidRPr="00A942B2" w:rsidRDefault="0088164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A942B2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00" name="Group 53"/>
                          <wpg:cNvGrpSpPr/>
                          <wpg:grpSpPr>
                            <a:xfrm>
                              <a:off x="-22234" y="-704"/>
                              <a:ext cx="1199213" cy="326967"/>
                              <a:chOff x="-22234" y="-704"/>
                              <a:chExt cx="1199213" cy="326967"/>
                            </a:xfrm>
                          </wpg:grpSpPr>
                          <wps:wsp>
                            <wps:cNvPr id="901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02" name="Rectangle 55"/>
                            <wps:cNvSpPr/>
                            <wps:spPr>
                              <a:xfrm>
                                <a:off x="-22234" y="-704"/>
                                <a:ext cx="1128717" cy="3269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247.5pt;mso-position-horizontal-relative:char;mso-position-vertical-relative:line" coordorigin="21276,20940" coordsize="64366,33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">
                <v:group id="Group 50" o:spid="_x0000_s1075" style="position:absolute;left:21276;top:20940;width:64367;height:33719" coordorigin="-222,-7" coordsize="64823,3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MEB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sX7G/ydCUdArn4BAAD//wMAUEsBAi0AFAAGAAgAAAAhANvh9svuAAAAhQEAABMAAAAAAAAA&#10;AAAAAAAAAAAAAFtDb250ZW50X1R5cGVzXS54bWxQSwECLQAUAAYACAAAACEAWvQsW78AAAAVAQAA&#10;CwAAAAAAAAAAAAAAAAAfAQAAX3JlbHMvLnJlbHNQSwECLQAUAAYACAAAACEAbNjBAcYAAADcAAAA&#10;DwAAAAAAAAAAAAAAAAAHAgAAZHJzL2Rvd25yZXYueG1sUEsFBgAAAAADAAMAtwAAAPoCAAAAAA=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" filled="f" stroked="f">
                    <v:textbox inset="2.53958mm,2.53958mm,2.53958mm,2.53958mm">
                      <w:txbxContent>
                        <w:p w14:paraId="407AB86D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601;height:33098;visibility:visible;mso-wrap-style:square;v-text-anchor:middle" coordsize="6460121,33098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" adj="-11796480,,5400" path="m31344,l6317666,v78676,,142455,63779,142455,142455l6460121,3278492v,17311,-14033,31344,-31344,31344l142455,3309836c63779,3309836,,3246057,,3167381l,31344c,14033,14033,,31344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31344,0;6317666,0;6460121,142455;6460121,3278492;6428777,3309836;142455,3309836;0,3167381;0,31344;31344,0" o:connectangles="0,0,0,0,0,0,0,0,0" textboxrect="0,0,6460121,3309836"/>
                    <v:textbox inset="2.53958mm,1.2694mm,2.53958mm,1.2694mm">
                      <w:txbxContent>
                        <w:p w14:paraId="736D7D6E" w14:textId="447ED0B0" w:rsidR="0088164B" w:rsidRDefault="0088164B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5018B612" w14:textId="77777777" w:rsidR="007F0CC5" w:rsidRDefault="007F0CC5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0BA16FE5" w14:textId="31632A4D" w:rsidR="0088164B" w:rsidRPr="00A30F8E" w:rsidRDefault="0088164B" w:rsidP="00AC5304">
                          <w:pPr>
                            <w:pStyle w:val="ListParagraph"/>
                            <w:numPr>
                              <w:ilvl w:val="0"/>
                              <w:numId w:val="5"/>
                            </w:numPr>
                            <w:tabs>
                              <w:tab w:val="left" w:pos="283"/>
                              <w:tab w:val="left" w:pos="426"/>
                              <w:tab w:val="left" w:pos="5386"/>
                              <w:tab w:val="left" w:pos="7937"/>
                            </w:tabs>
                            <w:spacing w:after="0" w:line="276" w:lineRule="auto"/>
                            <w:ind w:left="284"/>
                            <w:jc w:val="both"/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  <w:t>Định nghĩa</w:t>
                          </w:r>
                        </w:p>
                        <w:p w14:paraId="4B4E5A84" w14:textId="77777777" w:rsidR="0088164B" w:rsidRPr="00A30F8E" w:rsidRDefault="0088164B" w:rsidP="00AC5304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76" w:lineRule="auto"/>
                            <w:jc w:val="both"/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  <w:t>Dãy số vô hạn</w:t>
                          </w:r>
                        </w:p>
                        <w:p w14:paraId="17F347E2" w14:textId="6C7106F2" w:rsidR="0088164B" w:rsidRPr="00C70E5F" w:rsidRDefault="0088164B" w:rsidP="00AC5304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</w:pP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Mỗi hàm số </w:t>
                          </w:r>
                          <w:r w:rsidRPr="00C70E5F">
                            <w:rPr>
                              <w:position w:val="-12"/>
                              <w:bdr w:val="none" w:sz="0" w:space="0" w:color="auto" w:frame="1"/>
                            </w:rPr>
                            <w:object w:dxaOrig="260" w:dyaOrig="360" w14:anchorId="202CED81">
                              <v:shape id="_x0000_i1542" type="#_x0000_t75" style="width:12.75pt;height:18.75pt" o:ole="">
                                <v:imagedata r:id="rId7" o:title=""/>
                              </v:shape>
                              <o:OLEObject Type="Embed" ProgID="Equation.DSMT4" ShapeID="_x0000_i1542" DrawAspect="Content" ObjectID="_1688591100" r:id="rId35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 xác định trên tập số nguyên dương </w:t>
                          </w:r>
                          <w:r w:rsidRPr="00C70E5F">
                            <w:rPr>
                              <w:position w:val="-6"/>
                            </w:rPr>
                            <w:object w:dxaOrig="320" w:dyaOrig="320" w14:anchorId="76A023BC">
                              <v:shape id="_x0000_i1543" type="#_x0000_t75" style="width:15.75pt;height:15.75pt" o:ole="">
                                <v:imagedata r:id="rId9" o:title=""/>
                              </v:shape>
                              <o:OLEObject Type="Embed" ProgID="Equation.DSMT4" ShapeID="_x0000_i1543" DrawAspect="Content" ObjectID="_1688591101" r:id="rId36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  <w:vertAlign w:val="superscript"/>
                            </w:rPr>
                            <w:t xml:space="preserve"> </w: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được gọi là một dãy số vô hạn (gọi tắt là dãy số). Kí hiệu: </w:t>
                          </w:r>
                          <w:r w:rsidR="005C22BF" w:rsidRPr="00C70E5F">
                            <w:rPr>
                              <w:position w:val="-32"/>
                            </w:rPr>
                            <w:object w:dxaOrig="1120" w:dyaOrig="760" w14:anchorId="7887D423">
                              <v:shape id="_x0000_i1544" type="#_x0000_t75" style="width:56.25pt;height:38.25pt" o:ole="">
                                <v:imagedata r:id="rId11" o:title=""/>
                              </v:shape>
                              <o:OLEObject Type="Embed" ProgID="Equation.DSMT4" ShapeID="_x0000_i1544" DrawAspect="Content" ObjectID="_1688591102" r:id="rId37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.</w:t>
                          </w:r>
                        </w:p>
                        <w:p w14:paraId="6B1958FA" w14:textId="77777777" w:rsidR="0088164B" w:rsidRPr="00C70E5F" w:rsidRDefault="0088164B" w:rsidP="00AC5304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</w:pP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Dãy số thường được viết dưới dạng khai triển </w:t>
                          </w:r>
                          <w:r w:rsidRPr="00C70E5F">
                            <w:rPr>
                              <w:position w:val="-12"/>
                            </w:rPr>
                            <w:object w:dxaOrig="1800" w:dyaOrig="360" w14:anchorId="0DE231D6">
                              <v:shape id="_x0000_i1545" type="#_x0000_t75" style="width:90pt;height:18.75pt" o:ole="">
                                <v:imagedata r:id="rId13" o:title=""/>
                              </v:shape>
                              <o:OLEObject Type="Embed" ProgID="Equation.DSMT4" ShapeID="_x0000_i1545" DrawAspect="Content" ObjectID="_1688591103" r:id="rId38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Trong đó </w:t>
                          </w:r>
                          <w:r w:rsidRPr="00C70E5F">
                            <w:rPr>
                              <w:position w:val="-14"/>
                            </w:rPr>
                            <w:object w:dxaOrig="960" w:dyaOrig="400" w14:anchorId="399EA09B">
                              <v:shape id="_x0000_i1546" type="#_x0000_t75" style="width:48.75pt;height:21pt" o:ole="">
                                <v:imagedata r:id="rId15" o:title=""/>
                              </v:shape>
                              <o:OLEObject Type="Embed" ProgID="Equation.DSMT4" ShapeID="_x0000_i1546" DrawAspect="Content" ObjectID="_1688591104" r:id="rId39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 thứ </w:t>
                          </w:r>
                          <w:r w:rsidRPr="00C70E5F">
                            <w:rPr>
                              <w:position w:val="-6"/>
                            </w:rPr>
                            <w:object w:dxaOrig="200" w:dyaOrig="220" w14:anchorId="15842730">
                              <v:shape id="_x0000_i1547" type="#_x0000_t75" style="width:9.75pt;height:11.25pt" o:ole="">
                                <v:imagedata r:id="rId17" o:title=""/>
                              </v:shape>
                              <o:OLEObject Type="Embed" ProgID="Equation.DSMT4" ShapeID="_x0000_i1547" DrawAspect="Content" ObjectID="_1688591105" r:id="rId40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và gọi nó là số hạng tổng quát, </w:t>
                          </w:r>
                          <w:r w:rsidRPr="00C70E5F">
                            <w:rPr>
                              <w:position w:val="-12"/>
                            </w:rPr>
                            <w:object w:dxaOrig="240" w:dyaOrig="360" w14:anchorId="09E01DDB">
                              <v:shape id="_x0000_i1548" type="#_x0000_t75" style="width:12pt;height:18.75pt" o:ole="">
                                <v:imagedata r:id="rId19" o:title=""/>
                              </v:shape>
                              <o:OLEObject Type="Embed" ProgID="Equation.DSMT4" ShapeID="_x0000_i1548" DrawAspect="Content" ObjectID="_1688591106" r:id="rId41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 đầu của dãy số </w:t>
                          </w:r>
                          <w:r w:rsidRPr="00C70E5F">
                            <w:rPr>
                              <w:position w:val="-14"/>
                            </w:rPr>
                            <w:object w:dxaOrig="540" w:dyaOrig="400" w14:anchorId="75E5FD9F">
                              <v:shape id="_x0000_i1549" type="#_x0000_t75" style="width:27pt;height:21pt" o:ole="">
                                <v:imagedata r:id="rId21" o:title=""/>
                              </v:shape>
                              <o:OLEObject Type="Embed" ProgID="Equation.DSMT4" ShapeID="_x0000_i1549" DrawAspect="Content" ObjectID="_1688591107" r:id="rId42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.</w:t>
                          </w:r>
                        </w:p>
                        <w:p w14:paraId="467771A5" w14:textId="77777777" w:rsidR="0088164B" w:rsidRPr="00A30F8E" w:rsidRDefault="0088164B" w:rsidP="00AC5304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b/>
                              <w:color w:val="0000CC"/>
                              <w:szCs w:val="24"/>
                            </w:rPr>
                            <w:t>Dãy số hữu hạn</w:t>
                          </w:r>
                        </w:p>
                        <w:p w14:paraId="6F4FA679" w14:textId="77777777" w:rsidR="0088164B" w:rsidRPr="00C70E5F" w:rsidRDefault="0088164B" w:rsidP="00AC5304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tabs>
                              <w:tab w:val="left" w:pos="283"/>
                              <w:tab w:val="left" w:pos="2835"/>
                              <w:tab w:val="left" w:pos="5386"/>
                              <w:tab w:val="left" w:pos="7937"/>
                            </w:tabs>
                            <w:spacing w:before="120" w:after="0" w:line="240" w:lineRule="auto"/>
                            <w:jc w:val="both"/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</w:pP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Mỗi hàm số </w:t>
                          </w:r>
                          <w:r w:rsidRPr="00C70E5F">
                            <w:rPr>
                              <w:position w:val="-12"/>
                            </w:rPr>
                            <w:object w:dxaOrig="260" w:dyaOrig="360" w14:anchorId="133FBD44">
                              <v:shape id="_x0000_i1550" type="#_x0000_t75" style="width:12.75pt;height:18.75pt" o:ole="">
                                <v:imagedata r:id="rId23" o:title=""/>
                              </v:shape>
                              <o:OLEObject Type="Embed" ProgID="Equation.DSMT4" ShapeID="_x0000_i1550" DrawAspect="Content" ObjectID="_1688591108" r:id="rId43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xác định trên tập </w:t>
                          </w:r>
                          <w:r w:rsidRPr="00C70E5F">
                            <w:rPr>
                              <w:position w:val="-14"/>
                            </w:rPr>
                            <w:object w:dxaOrig="1900" w:dyaOrig="400" w14:anchorId="0F4CA0F7">
                              <v:shape id="_x0000_i1551" type="#_x0000_t75" style="width:94.5pt;height:21pt" o:ole="">
                                <v:imagedata r:id="rId25" o:title=""/>
                              </v:shape>
                              <o:OLEObject Type="Embed" ProgID="Equation.DSMT4" ShapeID="_x0000_i1551" DrawAspect="Content" ObjectID="_1688591109" r:id="rId44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, với </w:t>
                          </w:r>
                          <w:r w:rsidRPr="00C70E5F">
                            <w:rPr>
                              <w:position w:val="-6"/>
                            </w:rPr>
                            <w:object w:dxaOrig="720" w:dyaOrig="320" w14:anchorId="09C7CD3F">
                              <v:shape id="_x0000_i1552" type="#_x0000_t75" style="width:36pt;height:15.75pt" o:ole="">
                                <v:imagedata r:id="rId27" o:title=""/>
                              </v:shape>
                              <o:OLEObject Type="Embed" ProgID="Equation.DSMT4" ShapeID="_x0000_i1552" DrawAspect="Content" ObjectID="_1688591110" r:id="rId45"/>
                            </w:object>
                          </w:r>
                          <w:r w:rsidRPr="00C70E5F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được gọi là một dãy số hữu hạn.</w:t>
                          </w:r>
                        </w:p>
                        <w:p w14:paraId="7FD961A7" w14:textId="5DB2607F" w:rsidR="0088164B" w:rsidRPr="00A30F8E" w:rsidRDefault="0088164B" w:rsidP="00AC5304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>Dạng khai triển của nó là: </w:t>
                          </w:r>
                          <w:r w:rsidRPr="00C70E5F">
                            <w:rPr>
                              <w:position w:val="-12"/>
                            </w:rPr>
                            <w:object w:dxaOrig="1520" w:dyaOrig="360" w14:anchorId="51198F20">
                              <v:shape id="_x0000_i1553" type="#_x0000_t75" style="width:75pt;height:18.75pt" o:ole="">
                                <v:imagedata r:id="rId29" o:title=""/>
                              </v:shape>
                              <o:OLEObject Type="Embed" ProgID="Equation.DSMT4" ShapeID="_x0000_i1553" DrawAspect="Content" ObjectID="_1688591111" r:id="rId46"/>
                            </w:object>
                          </w: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, trong đó </w:t>
                          </w:r>
                          <w:r w:rsidRPr="00C70E5F">
                            <w:rPr>
                              <w:position w:val="-12"/>
                            </w:rPr>
                            <w:object w:dxaOrig="240" w:dyaOrig="360" w14:anchorId="5C94A307">
                              <v:shape id="_x0000_i1554" type="#_x0000_t75" style="width:12pt;height:18.75pt" o:ole="">
                                <v:imagedata r:id="rId31" o:title=""/>
                              </v:shape>
                              <o:OLEObject Type="Embed" ProgID="Equation.DSMT4" ShapeID="_x0000_i1554" DrawAspect="Content" ObjectID="_1688591112" r:id="rId47"/>
                            </w:object>
                          </w: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 đầu, </w:t>
                          </w:r>
                          <w:r w:rsidRPr="00C70E5F">
                            <w:rPr>
                              <w:position w:val="-12"/>
                            </w:rPr>
                            <w:object w:dxaOrig="300" w:dyaOrig="360" w14:anchorId="4D3F2CAB">
                              <v:shape id="_x0000_i1555" type="#_x0000_t75" style="width:15pt;height:18.75pt" o:ole="">
                                <v:imagedata r:id="rId33" o:title=""/>
                              </v:shape>
                              <o:OLEObject Type="Embed" ProgID="Equation.DSMT4" ShapeID="_x0000_i1555" DrawAspect="Content" ObjectID="_1688591113" r:id="rId48"/>
                            </w:object>
                          </w:r>
                          <w:r w:rsidRPr="00A30F8E">
                            <w:rPr>
                              <w:rFonts w:ascii="Chu Van An" w:eastAsia="Times New Roman" w:hAnsi="Chu Van An" w:cs="Chu Van An"/>
                              <w:color w:val="000000"/>
                              <w:szCs w:val="24"/>
                            </w:rPr>
                            <w:t xml:space="preserve"> là số hạng</w:t>
                          </w:r>
                          <w:r w:rsidRPr="00A30F8E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Cs w:val="24"/>
                            </w:rPr>
                            <w:t> </w:t>
                          </w:r>
                        </w:p>
                        <w:p w14:paraId="51842E4A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88164B" w:rsidRPr="00A942B2" w:rsidRDefault="0088164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3269" coordorigin="-222,-7" coordsize="11992,3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sNv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IwP5wJR0Au3wAAAP//AwBQSwECLQAUAAYACAAAACEA2+H2y+4AAACFAQAAEwAAAAAAAAAAAAAA&#10;AAAAAAAAW0NvbnRlbnRfVHlwZXNdLnhtbFBLAQItABQABgAIAAAAIQBa9CxbvwAAABUBAAALAAAA&#10;AAAAAAAAAAAAAB8BAABfcmVscy8ucmVsc1BLAQItABQABgAIAAAAIQB92sNvwgAAANwAAAAPAAAA&#10;AAAAAAAAAAAAAAcCAABkcnMvZG93bnJldi54bWxQSwUGAAAAAAMAAwC3AAAA9g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3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32E64AE6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77777777" w:rsidR="007A7E85" w:rsidRPr="00955426" w:rsidRDefault="00A942B2" w:rsidP="00955426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904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905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906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907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908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909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910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88164B" w:rsidRDefault="0088164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88164B" w:rsidRDefault="0088164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88164B" w:rsidRDefault="0088164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81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GLie1DFCgAAgTcAAA4AAAAAAAAAAAAAAAAALgIAAGRycy9lMm9Eb2MueG1sUEsBAi0AFAAGAAgA&#10;AAAhAGmmhVzdAAAABAEAAA8AAAAAAAAAAAAAAAAAHw0AAGRycy9kb3ducmV2LnhtbFBLBQYAAAAA&#10;BAAEAPMAAAApDgAAAAA=&#10;">
                <v:group id="Group 57" o:spid="_x0000_s1082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cVsxgAAANw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CI3uD3TDgCcvUDAAD//wMAUEsBAi0AFAAGAAgAAAAhANvh9svuAAAAhQEAABMAAAAAAAAA&#10;AAAAAAAAAAAAAFtDb250ZW50X1R5cGVzXS54bWxQSwECLQAUAAYACAAAACEAWvQsW78AAAAVAQAA&#10;CwAAAAAAAAAAAAAAAAAfAQAAX3JlbHMvLnJlbHNQSwECLQAUAAYACAAAACEAAuHFbMYAAADcAAAA&#10;DwAAAAAAAAAAAAAAAAAHAgAAZHJzL2Rvd25yZXYueG1sUEsFBgAAAAADAAMAtwAAAPoCAAAAAA==&#10;">
                  <v:rect id="Rectangle 58" o:spid="_x0000_s1083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" filled="f" stroked="f">
                    <v:textbox inset="2.53958mm,2.53958mm,2.53958mm,2.53958mm">
                      <w:txbxContent>
                        <w:p w14:paraId="04ED6480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84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/6AxgAAANw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AZL+D3TDgCcn0HAAD//wMAUEsBAi0AFAAGAAgAAAAhANvh9svuAAAAhQEAABMAAAAAAAAA&#10;AAAAAAAAAAAAAFtDb250ZW50X1R5cGVzXS54bWxQSwECLQAUAAYACAAAACEAWvQsW78AAAAVAQAA&#10;CwAAAAAAAAAAAAAAAAAfAQAAX3JlbHMvLnJlbHNQSwECLQAUAAYACAAAACEAnX/+gMYAAADcAAAA&#10;DwAAAAAAAAAAAAAAAAAHAgAAZHJzL2Rvd25yZXYueG1sUEsFBgAAAAADAAMAtwAAAPoCAAAAAA==&#10;">
                    <v:group id="Group 60" o:spid="_x0000_s108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1sbxgAAANw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ARzeD3TDgCcvUDAAD//wMAUEsBAi0AFAAGAAgAAAAhANvh9svuAAAAhQEAABMAAAAAAAAA&#10;AAAAAAAAAAAAAFtDb250ZW50X1R5cGVzXS54bWxQSwECLQAUAAYACAAAACEAWvQsW78AAAAVAQAA&#10;CwAAAAAAAAAAAAAAAAAfAQAAX3JlbHMvLnJlbHNQSwECLQAUAAYACAAAACEA8jNbG8YAAADcAAAA&#10;DwAAAAAAAAAAAAAAAAAHAgAAZHJzL2Rvd25yZXYueG1sUEsFBgAAAAADAAMAtwAAAPoCAAAAAA==&#10;">
                      <v:group id="Group 61" o:spid="_x0000_s1086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">
                        <v:shape id="Rectangle: Single Corner Snipped 62" o:spid="_x0000_s1087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088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">
                          <v:group id="Group 64" o:spid="_x0000_s1089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090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88164B" w:rsidRDefault="0088164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091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092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093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88164B" w:rsidRDefault="0088164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094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095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096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097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098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099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00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88164B" w:rsidRDefault="0088164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01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955426" w:rsidRDefault="00A942B2" w:rsidP="00D303CF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176C345F">
                <wp:extent cx="6579068" cy="2847975"/>
                <wp:effectExtent l="0" t="0" r="12700" b="2857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847975"/>
                          <a:chOff x="2056466" y="2851361"/>
                          <a:chExt cx="6579068" cy="3257686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579068" cy="3257686"/>
                            <a:chOff x="19743" y="0"/>
                            <a:chExt cx="6579068" cy="2948570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259"/>
                              <a:ext cx="6579068" cy="2700311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09836F67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tabs>
                                    <w:tab w:val="left" w:pos="426"/>
                                  </w:tabs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FD33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405937C3" w14:textId="77777777" w:rsidR="0088164B" w:rsidRPr="00C204A4" w:rsidRDefault="0088164B" w:rsidP="003130AA">
                                <w:pPr>
                                  <w:tabs>
                                    <w:tab w:val="left" w:pos="2268"/>
                                  </w:tabs>
                                  <w:ind w:left="964" w:hanging="964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</w:pPr>
                                <w:r w:rsidRPr="00C204A4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  <w:t>a) Cho bởi công thức số hạng tổng quát</w:t>
                                </w:r>
                              </w:p>
                              <w:p w14:paraId="39BD07AF" w14:textId="77777777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tabs>
                                    <w:tab w:val="left" w:pos="2268"/>
                                  </w:tabs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color w:val="FF0000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Cho dãy số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71FD3F68">
                                    <v:shape id="_x0000_i1556" type="#_x0000_t75" style="width:23.25pt;height:19.5pt" o:ole="">
                                      <v:imagedata r:id="rId49" o:title=""/>
                                    </v:shape>
                                    <o:OLEObject Type="Embed" ProgID="Equation.DSMT4" ShapeID="_x0000_i1556" DrawAspect="Content" ObjectID="_1688591114" r:id="rId50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được xác định bởi công thức số hạng tổng quát. Muốn tìm các số hạng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1300" w:dyaOrig="360" w14:anchorId="1B767AEF">
                                    <v:shape id="_x0000_i1557" type="#_x0000_t75" style="width:64.5pt;height:18.75pt" o:ole="">
                                      <v:imagedata r:id="rId51" o:title=""/>
                                    </v:shape>
                                    <o:OLEObject Type="Embed" ProgID="Equation.DSMT4" ShapeID="_x0000_i1557" DrawAspect="Content" ObjectID="_1688591115" r:id="rId52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 ta lần lượt thay </w:t>
                                </w:r>
                                <w:r w:rsidRPr="00C204A4">
                                  <w:rPr>
                                    <w:position w:val="-10"/>
                                  </w:rPr>
                                  <w:object w:dxaOrig="1160" w:dyaOrig="320" w14:anchorId="2B56E9EF">
                                    <v:shape id="_x0000_i1558" type="#_x0000_t75" style="width:57.75pt;height:15.75pt" o:ole="">
                                      <v:imagedata r:id="rId53" o:title=""/>
                                    </v:shape>
                                    <o:OLEObject Type="Embed" ProgID="Equation.DSMT4" ShapeID="_x0000_i1558" DrawAspect="Content" ObjectID="_1688591116" r:id="rId54"/>
                                  </w:object>
                                </w:r>
                              </w:p>
                              <w:p w14:paraId="23DCA83B" w14:textId="77777777" w:rsidR="0088164B" w:rsidRPr="00C204A4" w:rsidRDefault="0088164B" w:rsidP="003130AA">
                                <w:pPr>
                                  <w:tabs>
                                    <w:tab w:val="left" w:pos="2268"/>
                                  </w:tabs>
                                  <w:spacing w:before="120"/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</w:pPr>
                                <w:r w:rsidRPr="00C204A4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 w:val="24"/>
                                    <w:szCs w:val="24"/>
                                  </w:rPr>
                                  <w:t>b) Đối với dãy số cho bằng hệ thức truy hồi</w:t>
                                </w:r>
                              </w:p>
                              <w:p w14:paraId="632EA93C" w14:textId="477AD5EB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tabs>
                                    <w:tab w:val="left" w:pos="2268"/>
                                  </w:tabs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  <w:t>Giả thiết đã cho số hạng đầu hay vài số hạng đầu của dãy.</w:t>
                                </w:r>
                              </w:p>
                              <w:p w14:paraId="101F5FC8" w14:textId="4E6D8312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tabs>
                                    <w:tab w:val="left" w:pos="2268"/>
                                  </w:tabs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  <w:t xml:space="preserve">Dựa vào 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i/>
                                    <w:szCs w:val="24"/>
                                    <w:lang w:val="vi-VN"/>
                                  </w:rPr>
                                  <w:t>hệ thức truy hồi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  <w:lang w:val="vi-VN"/>
                                  </w:rPr>
                                  <w:t xml:space="preserve"> ta sẽ xác định được các số hạng của dãy số, vì đã biết các số hạng đứng trước nó.</w:t>
                                </w:r>
                              </w:p>
                              <w:p w14:paraId="62304CC0" w14:textId="77777777" w:rsidR="0088164B" w:rsidRDefault="0088164B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</w:rPr>
                                </w:pPr>
                              </w:p>
                              <w:p w14:paraId="5BE8E83F" w14:textId="77777777" w:rsidR="0088164B" w:rsidRDefault="0088164B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4850507" cy="571533"/>
                              <a:chOff x="150812" y="0"/>
                              <a:chExt cx="4850796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4850796" cy="485775"/>
                                <a:chOff x="150812" y="0"/>
                                <a:chExt cx="4850796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4817512" cy="485775"/>
                                  <a:chOff x="184096" y="0"/>
                                  <a:chExt cx="4817512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3499428" cy="485775"/>
                                    <a:chOff x="1502180" y="0"/>
                                    <a:chExt cx="3499428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75550"/>
                                      <a:ext cx="3389894" cy="410084"/>
                                      <a:chOff x="1611714" y="75550"/>
                                      <a:chExt cx="3389894" cy="410084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75848" y="75550"/>
                                        <a:ext cx="3225760" cy="410084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C6A88E3" w14:textId="610E3927" w:rsidR="0088164B" w:rsidRPr="00C204A4" w:rsidRDefault="0088164B" w:rsidP="005D5998">
                                          <w:pPr>
                                            <w:tabs>
                                              <w:tab w:val="left" w:pos="2268"/>
                                            </w:tabs>
                                            <w:spacing w:before="120"/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  <w:szCs w:val="24"/>
                                            </w:rPr>
                                            <w:t>Xác định số hạng thứ n của dãy số</w:t>
                                          </w:r>
                                        </w:p>
                                        <w:p w14:paraId="7A6A63C0" w14:textId="7376B77F" w:rsidR="0088164B" w:rsidRDefault="0088164B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88164B" w:rsidRDefault="0088164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88164B" w:rsidRDefault="0088164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02" style="width:518.05pt;height:224.25pt;mso-position-horizontal-relative:char;mso-position-vertical-relative:line" coordorigin="20564,28513" coordsize="65790,32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">
                <v:group id="Group 78" o:spid="_x0000_s1103" style="position:absolute;left:20564;top:28513;width:65791;height:32577" coordorigin="197" coordsize="65790,29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04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05" style="position:absolute;left:197;top:2482;width:65791;height:270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09836F67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tabs>
                              <w:tab w:val="left" w:pos="426"/>
                            </w:tabs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FD33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405937C3" w14:textId="77777777" w:rsidR="0088164B" w:rsidRPr="00C204A4" w:rsidRDefault="0088164B" w:rsidP="003130AA">
                          <w:pPr>
                            <w:tabs>
                              <w:tab w:val="left" w:pos="2268"/>
                            </w:tabs>
                            <w:ind w:left="964" w:hanging="964"/>
                            <w:jc w:val="both"/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</w:pPr>
                          <w:r w:rsidRPr="00C204A4"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  <w:t>a) Cho bởi công thức số hạng tổng quát</w:t>
                          </w:r>
                        </w:p>
                        <w:p w14:paraId="39BD07AF" w14:textId="77777777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tabs>
                              <w:tab w:val="left" w:pos="2268"/>
                            </w:tabs>
                            <w:jc w:val="both"/>
                            <w:rPr>
                              <w:rFonts w:ascii="Chu Van An" w:hAnsi="Chu Van An" w:cs="Chu Van An"/>
                              <w:b/>
                              <w:color w:val="FF0000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Cho dãy số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71FD3F68">
                              <v:shape id="_x0000_i1556" type="#_x0000_t75" style="width:23.25pt;height:19.5pt" o:ole="">
                                <v:imagedata r:id="rId49" o:title=""/>
                              </v:shape>
                              <o:OLEObject Type="Embed" ProgID="Equation.DSMT4" ShapeID="_x0000_i1556" DrawAspect="Content" ObjectID="_1688591114" r:id="rId55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được xác định bởi công thức số hạng tổng quát. Muốn tìm các số hạng</w:t>
                          </w:r>
                          <w:r w:rsidRPr="00C204A4">
                            <w:rPr>
                              <w:position w:val="-12"/>
                            </w:rPr>
                            <w:object w:dxaOrig="1300" w:dyaOrig="360" w14:anchorId="1B767AEF">
                              <v:shape id="_x0000_i1557" type="#_x0000_t75" style="width:64.5pt;height:18.75pt" o:ole="">
                                <v:imagedata r:id="rId51" o:title=""/>
                              </v:shape>
                              <o:OLEObject Type="Embed" ProgID="Equation.DSMT4" ShapeID="_x0000_i1557" DrawAspect="Content" ObjectID="_1688591115" r:id="rId56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 ta lần lượt thay </w:t>
                          </w:r>
                          <w:r w:rsidRPr="00C204A4">
                            <w:rPr>
                              <w:position w:val="-10"/>
                            </w:rPr>
                            <w:object w:dxaOrig="1160" w:dyaOrig="320" w14:anchorId="2B56E9EF">
                              <v:shape id="_x0000_i1558" type="#_x0000_t75" style="width:57.75pt;height:15.75pt" o:ole="">
                                <v:imagedata r:id="rId53" o:title=""/>
                              </v:shape>
                              <o:OLEObject Type="Embed" ProgID="Equation.DSMT4" ShapeID="_x0000_i1558" DrawAspect="Content" ObjectID="_1688591116" r:id="rId57"/>
                            </w:object>
                          </w:r>
                        </w:p>
                        <w:p w14:paraId="23DCA83B" w14:textId="77777777" w:rsidR="0088164B" w:rsidRPr="00C204A4" w:rsidRDefault="0088164B" w:rsidP="003130AA">
                          <w:pPr>
                            <w:tabs>
                              <w:tab w:val="left" w:pos="2268"/>
                            </w:tabs>
                            <w:spacing w:before="120"/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</w:pPr>
                          <w:r w:rsidRPr="00C204A4">
                            <w:rPr>
                              <w:rFonts w:ascii="Chu Van An" w:hAnsi="Chu Van An" w:cs="Chu Van An"/>
                              <w:b/>
                              <w:color w:val="0000FF"/>
                              <w:sz w:val="24"/>
                              <w:szCs w:val="24"/>
                            </w:rPr>
                            <w:t>b) Đối với dãy số cho bằng hệ thức truy hồi</w:t>
                          </w:r>
                        </w:p>
                        <w:p w14:paraId="632EA93C" w14:textId="477AD5EB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tabs>
                              <w:tab w:val="left" w:pos="2268"/>
                            </w:tabs>
                            <w:spacing w:before="120"/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  <w:t>Giả thiết đã cho số hạng đầu hay vài số hạng đầu của dãy.</w:t>
                          </w:r>
                        </w:p>
                        <w:p w14:paraId="101F5FC8" w14:textId="4E6D8312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tabs>
                              <w:tab w:val="left" w:pos="2268"/>
                            </w:tabs>
                            <w:spacing w:before="120"/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  <w:t xml:space="preserve">Dựa vào </w:t>
                          </w:r>
                          <w:r w:rsidRPr="00FD335B">
                            <w:rPr>
                              <w:rFonts w:ascii="Chu Van An" w:hAnsi="Chu Van An" w:cs="Chu Van An"/>
                              <w:i/>
                              <w:szCs w:val="24"/>
                              <w:lang w:val="vi-VN"/>
                            </w:rPr>
                            <w:t>hệ thức truy hồi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  <w:lang w:val="vi-VN"/>
                            </w:rPr>
                            <w:t xml:space="preserve"> ta sẽ xác định được các số hạng của dãy số, vì đã biết các số hạng đứng trước nó.</w:t>
                          </w:r>
                        </w:p>
                        <w:p w14:paraId="62304CC0" w14:textId="77777777" w:rsidR="0088164B" w:rsidRDefault="0088164B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</w:rPr>
                          </w:pPr>
                        </w:p>
                        <w:p w14:paraId="5BE8E83F" w14:textId="77777777" w:rsidR="0088164B" w:rsidRDefault="0088164B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06" style="position:absolute;left:1508;width:48505;height:5715" coordorigin="1508" coordsize="48507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07" style="position:absolute;left:1508;width:48508;height:4857" coordorigin="1508" coordsize="485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08" style="position:absolute;left:1840;width:48176;height:4857" coordorigin="1840" coordsize="481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09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10" style="position:absolute;left:15021;width:34995;height:4857" coordorigin="15021" coordsize="349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11" style="position:absolute;left:16117;top:755;width:33899;height:4101" coordorigin="16117,755" coordsize="33898,4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12" type="#_x0000_t55" style="position:absolute;left:17758;top:755;width:32258;height:4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" adj="2101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C6A88E3" w14:textId="610E3927" w:rsidR="0088164B" w:rsidRPr="00C204A4" w:rsidRDefault="0088164B" w:rsidP="005D5998">
                                    <w:pPr>
                                      <w:tabs>
                                        <w:tab w:val="left" w:pos="2268"/>
                                      </w:tabs>
                                      <w:spacing w:before="120"/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FF0000"/>
                                        <w:sz w:val="24"/>
                                        <w:szCs w:val="24"/>
                                      </w:rPr>
                                      <w:t>Xác định số hạng thứ n của dãy số</w:t>
                                    </w:r>
                                  </w:p>
                                  <w:p w14:paraId="7A6A63C0" w14:textId="7376B77F" w:rsidR="0088164B" w:rsidRDefault="0088164B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14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15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88164B" w:rsidRDefault="0088164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17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2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88164B" w:rsidRDefault="0088164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79B1D5DB" w14:textId="4554C6CE" w:rsidR="007A7E85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64DE943" w14:textId="152609B6" w:rsidR="003130AA" w:rsidRPr="00955426" w:rsidRDefault="00B53CB3" w:rsidP="00955426">
      <w:pPr>
        <w:tabs>
          <w:tab w:val="left" w:pos="992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Câu 1.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Pr="00955426">
        <w:rPr>
          <w:rFonts w:ascii="Chu Van An" w:hAnsi="Chu Van An" w:cs="Chu Van An"/>
          <w:sz w:val="24"/>
          <w:szCs w:val="24"/>
        </w:rPr>
        <w:t>Cho</w:t>
      </w:r>
      <w:r w:rsidR="003130AA" w:rsidRPr="00955426">
        <w:rPr>
          <w:rFonts w:ascii="Chu Van An" w:hAnsi="Chu Van An" w:cs="Chu Van An"/>
          <w:sz w:val="24"/>
          <w:szCs w:val="24"/>
        </w:rPr>
        <w:t xml:space="preserve"> dãy số </w:t>
      </w:r>
      <w:r w:rsidR="003130AA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7F912AFA">
          <v:shape id="_x0000_i1025" type="#_x0000_t75" style="width:23.25pt;height:19.5pt" o:ole="">
            <v:imagedata r:id="rId49" o:title=""/>
          </v:shape>
          <o:OLEObject Type="Embed" ProgID="Equation.DSMT4" ShapeID="_x0000_i1025" DrawAspect="Content" ObjectID="_1688590611" r:id="rId58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với </w:t>
      </w:r>
      <w:r w:rsidR="003130AA" w:rsidRPr="00955426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7F2AA83C">
          <v:shape id="_x0000_i1026" type="#_x0000_t75" style="width:55.5pt;height:30pt" o:ole="">
            <v:imagedata r:id="rId59" o:title=""/>
          </v:shape>
          <o:OLEObject Type="Embed" ProgID="Equation.DSMT4" ShapeID="_x0000_i1026" DrawAspect="Content" ObjectID="_1688590612" r:id="rId60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. Hãy tính </w:t>
      </w:r>
      <w:r w:rsidR="003130AA" w:rsidRPr="00955426">
        <w:rPr>
          <w:rFonts w:ascii="Chu Van An" w:eastAsiaTheme="minorHAnsi" w:hAnsi="Chu Van An" w:cs="Chu Van An"/>
          <w:position w:val="-6"/>
          <w:sz w:val="24"/>
          <w:szCs w:val="24"/>
        </w:rPr>
        <w:object w:dxaOrig="200" w:dyaOrig="279" w14:anchorId="228509E6">
          <v:shape id="_x0000_i1027" type="#_x0000_t75" style="width:9.75pt;height:13.5pt" o:ole="">
            <v:imagedata r:id="rId61" o:title=""/>
          </v:shape>
          <o:OLEObject Type="Embed" ProgID="Equation.DSMT4" ShapeID="_x0000_i1027" DrawAspect="Content" ObjectID="_1688590613" r:id="rId62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 số hạng đầu của dãy số.</w:t>
      </w:r>
      <w:r w:rsidR="003130AA" w:rsidRPr="0095542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</w:p>
    <w:p w14:paraId="6B257F54" w14:textId="444367D7" w:rsidR="003130AA" w:rsidRPr="00955426" w:rsidRDefault="0088164B" w:rsidP="00955426">
      <w:pPr>
        <w:spacing w:line="240" w:lineRule="auto"/>
        <w:ind w:left="720" w:hanging="720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1892B560" w14:textId="77777777" w:rsidR="003130AA" w:rsidRPr="00955426" w:rsidRDefault="003130AA" w:rsidP="00955426">
      <w:pPr>
        <w:tabs>
          <w:tab w:val="left" w:pos="0"/>
          <w:tab w:val="left" w:pos="3402"/>
          <w:tab w:val="left" w:pos="5669"/>
          <w:tab w:val="left" w:pos="7937"/>
        </w:tabs>
        <w:spacing w:beforeLines="20" w:before="48" w:afterLines="20" w:after="48" w:line="240" w:lineRule="auto"/>
        <w:ind w:firstLine="993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955426">
        <w:rPr>
          <w:rFonts w:ascii="Chu Van An" w:eastAsia="Calibri" w:hAnsi="Chu Van An" w:cs="Chu Van An"/>
          <w:position w:val="-12"/>
          <w:sz w:val="24"/>
          <w:szCs w:val="24"/>
        </w:rPr>
        <w:object w:dxaOrig="600" w:dyaOrig="360" w14:anchorId="4B5109D7">
          <v:shape id="_x0000_i1028" type="#_x0000_t75" style="width:30pt;height:18.75pt" o:ole="">
            <v:imagedata r:id="rId63" o:title=""/>
          </v:shape>
          <o:OLEObject Type="Embed" ProgID="Equation.DSMT4" ShapeID="_x0000_i1028" DrawAspect="Content" ObjectID="_1688590614" r:id="rId64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680" w:dyaOrig="620" w14:anchorId="7EF35D3C">
          <v:shape id="_x0000_i1029" type="#_x0000_t75" style="width:33.75pt;height:30pt" o:ole="">
            <v:imagedata r:id="rId65" o:title=""/>
          </v:shape>
          <o:OLEObject Type="Embed" ProgID="Equation.DSMT4" ShapeID="_x0000_i1029" DrawAspect="Content" ObjectID="_1688590615" r:id="rId66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680" w:dyaOrig="620" w14:anchorId="594CC8B9">
          <v:shape id="_x0000_i1030" type="#_x0000_t75" style="width:33.75pt;height:30pt" o:ole="">
            <v:imagedata r:id="rId67" o:title=""/>
          </v:shape>
          <o:OLEObject Type="Embed" ProgID="Equation.DSMT4" ShapeID="_x0000_i1030" DrawAspect="Content" ObjectID="_1688590616" r:id="rId68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780" w:dyaOrig="620" w14:anchorId="71BD39D8">
          <v:shape id="_x0000_i1031" type="#_x0000_t75" style="width:39pt;height:30pt" o:ole="">
            <v:imagedata r:id="rId69" o:title=""/>
          </v:shape>
          <o:OLEObject Type="Embed" ProgID="Equation.DSMT4" ShapeID="_x0000_i1031" DrawAspect="Content" ObjectID="_1688590617" r:id="rId70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800" w:dyaOrig="620" w14:anchorId="03610F1B">
          <v:shape id="_x0000_i1032" type="#_x0000_t75" style="width:40.5pt;height:30pt" o:ole="">
            <v:imagedata r:id="rId71" o:title=""/>
          </v:shape>
          <o:OLEObject Type="Embed" ProgID="Equation.DSMT4" ShapeID="_x0000_i1032" DrawAspect="Content" ObjectID="_1688590618" r:id="rId72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, </w:t>
      </w:r>
      <w:r w:rsidRPr="00955426">
        <w:rPr>
          <w:rFonts w:ascii="Chu Van An" w:eastAsia="Calibri" w:hAnsi="Chu Van An" w:cs="Chu Van An"/>
          <w:position w:val="-24"/>
          <w:sz w:val="24"/>
          <w:szCs w:val="24"/>
        </w:rPr>
        <w:object w:dxaOrig="800" w:dyaOrig="620" w14:anchorId="3D8D2732">
          <v:shape id="_x0000_i1033" type="#_x0000_t75" style="width:40.5pt;height:30pt" o:ole="">
            <v:imagedata r:id="rId73" o:title=""/>
          </v:shape>
          <o:OLEObject Type="Embed" ProgID="Equation.DSMT4" ShapeID="_x0000_i1033" DrawAspect="Content" ObjectID="_1688590619" r:id="rId74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</w:p>
    <w:p w14:paraId="4C992673" w14:textId="6F4F5645" w:rsidR="003130AA" w:rsidRPr="00955426" w:rsidRDefault="003130AA" w:rsidP="00955426">
      <w:pPr>
        <w:spacing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</w:p>
    <w:p w14:paraId="7EE3EEE2" w14:textId="1557DAEC" w:rsidR="003130AA" w:rsidRPr="00955426" w:rsidRDefault="00B53CB3" w:rsidP="00955426">
      <w:pPr>
        <w:tabs>
          <w:tab w:val="left" w:pos="992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>Cho</w:t>
      </w:r>
      <w:r w:rsidR="003130AA" w:rsidRPr="00955426">
        <w:rPr>
          <w:rFonts w:ascii="Chu Van An" w:hAnsi="Chu Van An" w:cs="Chu Van An"/>
          <w:color w:val="FF00FF"/>
          <w:sz w:val="24"/>
          <w:szCs w:val="24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="003130AA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53685625">
          <v:shape id="_x0000_i1034" type="#_x0000_t75" style="width:23.25pt;height:19.5pt" o:ole="">
            <v:imagedata r:id="rId49" o:title=""/>
          </v:shape>
          <o:OLEObject Type="Embed" ProgID="Equation.DSMT4" ShapeID="_x0000_i1034" DrawAspect="Content" ObjectID="_1688590620" r:id="rId75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với </w:t>
      </w:r>
      <w:r w:rsidR="003130AA" w:rsidRPr="00955426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64BDB8B5">
          <v:shape id="_x0000_i1035" type="#_x0000_t75" style="width:55.5pt;height:30pt" o:ole="">
            <v:imagedata r:id="rId76" o:title=""/>
          </v:shape>
          <o:OLEObject Type="Embed" ProgID="Equation.DSMT4" ShapeID="_x0000_i1035" DrawAspect="Content" ObjectID="_1688590621" r:id="rId77"/>
        </w:object>
      </w:r>
      <w:r w:rsidR="003130AA" w:rsidRPr="00955426">
        <w:rPr>
          <w:rFonts w:ascii="Chu Van An" w:hAnsi="Chu Van An" w:cs="Chu Van An"/>
          <w:sz w:val="24"/>
          <w:szCs w:val="24"/>
          <w:lang w:val="vi-VN"/>
        </w:rPr>
        <w:t>. Hỏi dãy số có bao nhiêu số hạng là số nguyên?</w:t>
      </w:r>
    </w:p>
    <w:p w14:paraId="1DAE7852" w14:textId="60F8D6FB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494A9CC2" w14:textId="77777777" w:rsidR="003130AA" w:rsidRPr="00955426" w:rsidRDefault="003130AA" w:rsidP="00955426">
      <w:pPr>
        <w:tabs>
          <w:tab w:val="left" w:pos="2268"/>
        </w:tabs>
        <w:spacing w:after="0" w:line="240" w:lineRule="auto"/>
        <w:ind w:left="964" w:hanging="113"/>
        <w:rPr>
          <w:rFonts w:ascii="Chu Van An" w:hAnsi="Chu Van An" w:cs="Chu Van An"/>
          <w:sz w:val="24"/>
          <w:szCs w:val="24"/>
          <w:lang w:val="pt-BR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2200" w:dyaOrig="380" w14:anchorId="52F3C079">
          <v:shape id="_x0000_i1036" type="#_x0000_t75" style="width:110.25pt;height:18.75pt" o:ole="">
            <v:imagedata r:id="rId78" o:title=""/>
          </v:shape>
          <o:OLEObject Type="Embed" ProgID="Equation.DSMT4" ShapeID="_x0000_i1036" DrawAspect="Content" ObjectID="_1688590622" r:id="rId79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980" w:dyaOrig="320" w14:anchorId="6C2BC84F">
          <v:shape id="_x0000_i1037" type="#_x0000_t75" style="width:49.5pt;height:15.75pt" o:ole="">
            <v:imagedata r:id="rId80" o:title=""/>
          </v:shape>
          <o:OLEObject Type="Embed" ProgID="Equation.DSMT4" ShapeID="_x0000_i1037" DrawAspect="Content" ObjectID="_1688590623" r:id="rId81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499" w:dyaOrig="320" w14:anchorId="66B05D2F">
          <v:shape id="_x0000_i1038" type="#_x0000_t75" style="width:24pt;height:15.75pt" o:ole="">
            <v:imagedata r:id="rId82" o:title=""/>
          </v:shape>
          <o:OLEObject Type="Embed" ProgID="Equation.DSMT4" ShapeID="_x0000_i1038" DrawAspect="Content" ObjectID="_1688590624" r:id="rId83"/>
        </w:objec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520" w:dyaOrig="360" w14:anchorId="16F3AFDD">
          <v:shape id="_x0000_i1039" type="#_x0000_t75" style="width:27pt;height:18.75pt" o:ole="">
            <v:imagedata r:id="rId84" o:title=""/>
          </v:shape>
          <o:OLEObject Type="Embed" ProgID="Equation.DSMT4" ShapeID="_x0000_i1039" DrawAspect="Content" ObjectID="_1688590625" r:id="rId85"/>
        </w:object>
      </w:r>
      <w:r w:rsidRPr="00955426">
        <w:rPr>
          <w:rFonts w:ascii="Chu Van An" w:hAnsi="Chu Van An" w:cs="Chu Van An"/>
          <w:sz w:val="24"/>
          <w:szCs w:val="24"/>
          <w:lang w:val="pt-BR"/>
        </w:rPr>
        <w:t xml:space="preserve">. </w:t>
      </w:r>
    </w:p>
    <w:p w14:paraId="207C188F" w14:textId="48093ABA" w:rsidR="003130AA" w:rsidRPr="00955426" w:rsidRDefault="00B53CB3" w:rsidP="00955426">
      <w:pPr>
        <w:spacing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>Cho</w:t>
      </w:r>
      <w:r w:rsidR="003130AA" w:rsidRPr="00955426">
        <w:rPr>
          <w:rFonts w:ascii="Chu Van An" w:hAnsi="Chu Van An" w:cs="Chu Van An"/>
          <w:color w:val="FF00FF"/>
          <w:sz w:val="24"/>
          <w:szCs w:val="24"/>
        </w:rPr>
        <w:t xml:space="preserve"> </w:t>
      </w:r>
      <w:r w:rsidR="003130AA" w:rsidRPr="00955426">
        <w:rPr>
          <w:rFonts w:ascii="Chu Van An" w:hAnsi="Chu Van An" w:cs="Chu Van An"/>
          <w:sz w:val="24"/>
          <w:szCs w:val="24"/>
        </w:rPr>
        <w:t xml:space="preserve">dãy số </w:t>
      </w:r>
      <w:r w:rsidR="003130AA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3E8E4B2D">
          <v:shape id="_x0000_i1040" type="#_x0000_t75" style="width:23.25pt;height:19.5pt" o:ole="">
            <v:imagedata r:id="rId49" o:title=""/>
          </v:shape>
          <o:OLEObject Type="Embed" ProgID="Equation.DSMT4" ShapeID="_x0000_i1040" DrawAspect="Content" ObjectID="_1688590626" r:id="rId86"/>
        </w:object>
      </w:r>
      <w:r w:rsidR="003130AA" w:rsidRPr="00955426">
        <w:rPr>
          <w:rFonts w:ascii="Chu Van An" w:hAnsi="Chu Van An" w:cs="Chu Van An"/>
          <w:sz w:val="24"/>
          <w:szCs w:val="24"/>
        </w:rPr>
        <w:t xml:space="preserve">với </w:t>
      </w:r>
      <w:r w:rsidR="003130AA" w:rsidRPr="00955426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73E6C9FF">
          <v:shape id="_x0000_i1041" type="#_x0000_t75" style="width:55.5pt;height:30pt" o:ole="">
            <v:imagedata r:id="rId76" o:title=""/>
          </v:shape>
          <o:OLEObject Type="Embed" ProgID="Equation.DSMT4" ShapeID="_x0000_i1041" DrawAspect="Content" ObjectID="_1688590627" r:id="rId87"/>
        </w:object>
      </w:r>
      <w:r w:rsidR="003130AA" w:rsidRPr="00955426">
        <w:rPr>
          <w:rFonts w:ascii="Chu Van An" w:hAnsi="Chu Van An" w:cs="Chu Van An"/>
          <w:sz w:val="24"/>
          <w:szCs w:val="24"/>
          <w:lang w:val="vi-VN"/>
        </w:rPr>
        <w:t>. Hỏi dãy số có bao nhiêu số hạng là số nguyên</w:t>
      </w:r>
    </w:p>
    <w:p w14:paraId="7A15D75C" w14:textId="7E736CF3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32F3D33E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1359" w:dyaOrig="620" w14:anchorId="6583654C">
          <v:shape id="_x0000_i1042" type="#_x0000_t75" style="width:67.5pt;height:30pt" o:ole="">
            <v:imagedata r:id="rId88" o:title=""/>
          </v:shape>
          <o:OLEObject Type="Embed" ProgID="Equation.DSMT4" ShapeID="_x0000_i1042" DrawAspect="Content" ObjectID="_1688590628" r:id="rId89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EFBBDE0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260" w:dyaOrig="360" w14:anchorId="7CD20E5D">
          <v:shape id="_x0000_i1043" type="#_x0000_t75" style="width:13.5pt;height:18.75pt" o:ole="">
            <v:imagedata r:id="rId90" o:title=""/>
          </v:shape>
          <o:OLEObject Type="Embed" ProgID="Equation.DSMT4" ShapeID="_x0000_i1043" DrawAspect="Content" ObjectID="_1688590629" r:id="rId9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số nguyên khi </w:t>
      </w:r>
      <w:r w:rsidRPr="00955426">
        <w:rPr>
          <w:rFonts w:ascii="Chu Van An" w:hAnsi="Chu Van An" w:cs="Chu Van An"/>
          <w:position w:val="-24"/>
          <w:sz w:val="24"/>
          <w:szCs w:val="24"/>
        </w:rPr>
        <w:object w:dxaOrig="560" w:dyaOrig="620" w14:anchorId="217E0C5C">
          <v:shape id="_x0000_i1044" type="#_x0000_t75" style="width:28.5pt;height:30pt" o:ole="">
            <v:imagedata r:id="rId92" o:title=""/>
          </v:shape>
          <o:OLEObject Type="Embed" ProgID="Equation.DSMT4" ShapeID="_x0000_i1044" DrawAspect="Content" ObjectID="_1688590630" r:id="rId9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là số nguyên. </w:t>
      </w:r>
    </w:p>
    <w:p w14:paraId="2AB017BD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Khi đó  </w:t>
      </w:r>
      <w:r w:rsidRPr="00955426">
        <w:rPr>
          <w:rFonts w:ascii="Chu Van An" w:hAnsi="Chu Van An" w:cs="Chu Van An"/>
          <w:position w:val="-30"/>
          <w:sz w:val="24"/>
          <w:szCs w:val="24"/>
        </w:rPr>
        <w:object w:dxaOrig="1120" w:dyaOrig="720" w14:anchorId="7BACE196">
          <v:shape id="_x0000_i1045" type="#_x0000_t75" style="width:56.25pt;height:36pt" o:ole="">
            <v:imagedata r:id="rId94" o:title=""/>
          </v:shape>
          <o:OLEObject Type="Embed" ProgID="Equation.DSMT4" ShapeID="_x0000_i1045" DrawAspect="Content" ObjectID="_1688590631" r:id="rId95"/>
        </w:object>
      </w:r>
      <w:r w:rsidRPr="00955426">
        <w:rPr>
          <w:rFonts w:ascii="Chu Van An" w:hAnsi="Chu Van An" w:cs="Chu Van An"/>
          <w:position w:val="-66"/>
          <w:sz w:val="24"/>
          <w:szCs w:val="24"/>
        </w:rPr>
        <w:object w:dxaOrig="1100" w:dyaOrig="1440" w14:anchorId="3257323A">
          <v:shape id="_x0000_i1046" type="#_x0000_t75" style="width:55.5pt;height:71.25pt" o:ole="">
            <v:imagedata r:id="rId96" o:title=""/>
          </v:shape>
          <o:OLEObject Type="Embed" ProgID="Equation.DSMT4" ShapeID="_x0000_i1046" DrawAspect="Content" ObjectID="_1688590632" r:id="rId97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08B6D93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Vì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680" w:dyaOrig="320" w14:anchorId="562EA2ED">
          <v:shape id="_x0000_i1047" type="#_x0000_t75" style="width:33.75pt;height:15.75pt" o:ole="">
            <v:imagedata r:id="rId98" o:title=""/>
          </v:shape>
          <o:OLEObject Type="Embed" ProgID="Equation.DSMT4" ShapeID="_x0000_i1047" DrawAspect="Content" ObjectID="_1688590633" r:id="rId99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nên có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180" w:dyaOrig="279" w14:anchorId="562D3F5B">
          <v:shape id="_x0000_i1048" type="#_x0000_t75" style="width:9pt;height:13.5pt" o:ole="">
            <v:imagedata r:id="rId100" o:title=""/>
          </v:shape>
          <o:OLEObject Type="Embed" ProgID="Equation.DSMT4" ShapeID="_x0000_i1048" DrawAspect="Content" ObjectID="_1688590634" r:id="rId10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giá trị của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00" w:dyaOrig="220" w14:anchorId="20E4570F">
          <v:shape id="_x0000_i1049" type="#_x0000_t75" style="width:9.75pt;height:9.75pt" o:ole="">
            <v:imagedata r:id="rId102" o:title=""/>
          </v:shape>
          <o:OLEObject Type="Embed" ProgID="Equation.DSMT4" ShapeID="_x0000_i1049" DrawAspect="Content" ObjectID="_1688590635" r:id="rId10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thỏa mãn.</w:t>
      </w:r>
    </w:p>
    <w:p w14:paraId="3FF777EB" w14:textId="77777777" w:rsidR="003130AA" w:rsidRPr="00955426" w:rsidRDefault="003130AA" w:rsidP="00955426">
      <w:pPr>
        <w:spacing w:before="120" w:after="0" w:line="240" w:lineRule="auto"/>
        <w:ind w:firstLine="709"/>
        <w:rPr>
          <w:rFonts w:ascii="Chu Van An" w:hAnsi="Chu Van An" w:cs="Chu Van An"/>
          <w:sz w:val="24"/>
          <w:szCs w:val="24"/>
          <w:lang w:val="vi-VN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dãy số có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180" w:dyaOrig="279" w14:anchorId="72EC9B7C">
          <v:shape id="_x0000_i1050" type="#_x0000_t75" style="width:9pt;height:13.5pt" o:ole="">
            <v:imagedata r:id="rId100" o:title=""/>
          </v:shape>
          <o:OLEObject Type="Embed" ProgID="Equation.DSMT4" ShapeID="_x0000_i1050" DrawAspect="Content" ObjectID="_1688590636" r:id="rId10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số hạng là số nguyên.</w:t>
      </w:r>
    </w:p>
    <w:p w14:paraId="74290A77" w14:textId="77777777" w:rsidR="003130AA" w:rsidRPr="00955426" w:rsidRDefault="003130AA" w:rsidP="00955426">
      <w:pPr>
        <w:tabs>
          <w:tab w:val="left" w:pos="0"/>
          <w:tab w:val="left" w:pos="3402"/>
          <w:tab w:val="left" w:pos="5669"/>
          <w:tab w:val="left" w:pos="7937"/>
        </w:tabs>
        <w:spacing w:beforeLines="20" w:before="48" w:afterLines="20" w:after="48" w:line="240" w:lineRule="auto"/>
        <w:contextualSpacing/>
        <w:jc w:val="both"/>
        <w:rPr>
          <w:rFonts w:ascii="Chu Van An" w:eastAsia="Calibri" w:hAnsi="Chu Van An" w:cs="Chu Van An"/>
          <w:sz w:val="24"/>
          <w:szCs w:val="24"/>
        </w:rPr>
      </w:pPr>
    </w:p>
    <w:p w14:paraId="5DC8324A" w14:textId="4F65F78A" w:rsidR="007A7E85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A108B6" w:rsidRPr="00297089" w14:paraId="0056C1A0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AAE6E2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" w:name="c1q"/>
            <w:bookmarkEnd w:id="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r w:rsidRPr="00CA7EBD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CA7EBD">
              <w:rPr>
                <w:position w:val="-14"/>
              </w:rPr>
              <w:object w:dxaOrig="480" w:dyaOrig="405" w14:anchorId="58107969">
                <v:shape id="_x0000_i8892" type="#_x0000_t75" style="width:24pt;height:20.25pt" o:ole="">
                  <v:imagedata r:id="rId105" o:title=""/>
                </v:shape>
                <o:OLEObject Type="Embed" ProgID="Equation.DSMT4" ShapeID="_x0000_i8892" DrawAspect="Content" ObjectID="_1688590637" r:id="rId106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thỏa mãn </w:t>
            </w:r>
            <w:r w:rsidRPr="00CA7EBD">
              <w:rPr>
                <w:position w:val="-24"/>
              </w:rPr>
              <w:object w:dxaOrig="1215" w:dyaOrig="660" w14:anchorId="0B0EA716">
                <v:shape id="_x0000_i8893" type="#_x0000_t75" style="width:60.75pt;height:33pt" o:ole="">
                  <v:imagedata r:id="rId107" o:title=""/>
                </v:shape>
                <o:OLEObject Type="Embed" ProgID="Equation.DSMT4" ShapeID="_x0000_i8893" DrawAspect="Content" ObjectID="_1688590638" r:id="rId108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. Tìm số hạng thứ </w:t>
            </w:r>
            <w:r w:rsidRPr="00CA7EBD">
              <w:rPr>
                <w:position w:val="-6"/>
              </w:rPr>
              <w:object w:dxaOrig="285" w:dyaOrig="285" w14:anchorId="4C2CA6B9">
                <v:shape id="_x0000_i8894" type="#_x0000_t75" style="width:14.25pt;height:14.25pt" o:ole="">
                  <v:imagedata r:id="rId109" o:title=""/>
                </v:shape>
                <o:OLEObject Type="Embed" ProgID="Equation.DSMT4" ShapeID="_x0000_i8894" DrawAspect="Content" ObjectID="_1688590639" r:id="rId110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của dãy số đã cho.</w:t>
            </w:r>
          </w:p>
          <w:p w14:paraId="1068287F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" w:name="c1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95" w:dyaOrig="315" w14:anchorId="6804D5BB">
                <v:shape id="_x0000_i8895" type="#_x0000_t75" style="width:24.75pt;height:15.75pt" o:ole="">
                  <v:imagedata r:id="rId111" o:title=""/>
                </v:shape>
                <o:OLEObject Type="Embed" ProgID="Equation.DSMT4" ShapeID="_x0000_i8895" DrawAspect="Content" ObjectID="_1688590640" r:id="rId11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" w:name="c1b"/>
            <w:bookmarkEnd w:id="2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15" w14:anchorId="1C884E90">
                <v:shape id="_x0000_i8896" type="#_x0000_t75" style="width:24pt;height:15.75pt" o:ole="">
                  <v:imagedata r:id="rId113" o:title=""/>
                </v:shape>
                <o:OLEObject Type="Embed" ProgID="Equation.DSMT4" ShapeID="_x0000_i8896" DrawAspect="Content" ObjectID="_1688590641" r:id="rId11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" w:name="c1c"/>
            <w:bookmarkEnd w:id="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343AA5CE">
                <v:shape id="_x0000_i8897" type="#_x0000_t75" style="width:21.75pt;height:15.75pt" o:ole="">
                  <v:imagedata r:id="rId115" o:title=""/>
                </v:shape>
                <o:OLEObject Type="Embed" ProgID="Equation.DSMT4" ShapeID="_x0000_i8897" DrawAspect="Content" ObjectID="_1688590642" r:id="rId11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" w:name="c1d"/>
            <w:bookmarkEnd w:id="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00" w:dyaOrig="315" w14:anchorId="48F7B237">
                <v:shape id="_x0000_i8898" type="#_x0000_t75" style="width:30pt;height:15.75pt" o:ole="">
                  <v:imagedata r:id="rId117" o:title=""/>
                </v:shape>
                <o:OLEObject Type="Embed" ProgID="Equation.DSMT4" ShapeID="_x0000_i8898" DrawAspect="Content" ObjectID="_1688590643" r:id="rId11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5"/>
          <w:p w14:paraId="06E6530D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0CD511" w14:textId="77777777" w:rsidR="00A108B6" w:rsidRPr="00297089" w:rsidRDefault="00A108B6" w:rsidP="003A0D1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bookmarkStart w:id="6" w:name="_Hlk77202801"/>
            <w:bookmarkStart w:id="7" w:name="_Hlk77204271"/>
            <w:bookmarkStart w:id="8" w:name="_Hlk77361740"/>
            <w:bookmarkStart w:id="9" w:name="_Hlk77361892"/>
            <w:bookmarkStart w:id="10" w:name="_Hlk77204444"/>
            <w:bookmarkStart w:id="11" w:name="_Hlk77367844"/>
            <w:bookmarkStart w:id="12" w:name="_Hlk77206039"/>
            <w:bookmarkStart w:id="13" w:name="_Hlk77202569"/>
            <w:bookmarkStart w:id="14" w:name="_Hlk77367532"/>
            <w:bookmarkStart w:id="15" w:name="_Hlk77205822"/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089DBD88" w14:textId="77777777" w:rsidTr="00A108B6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4EBF70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" w:name="c2q"/>
            <w:bookmarkEnd w:id="1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17CD4C6">
                <v:shape id="_x0000_i8899" type="#_x0000_t75" style="width:24pt;height:20.25pt" o:ole="">
                  <v:imagedata r:id="rId119" o:title=""/>
                </v:shape>
                <o:OLEObject Type="Embed" ProgID="Equation.DSMT4" ShapeID="_x0000_i8899" DrawAspect="Content" ObjectID="_1688590644" r:id="rId120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biết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00" w:dyaOrig="450" w14:anchorId="0CFBA63F">
                <v:shape id="_x0000_i8900" type="#_x0000_t75" style="width:90pt;height:22.5pt" o:ole="">
                  <v:imagedata r:id="rId121" o:title=""/>
                </v:shape>
                <o:OLEObject Type="Embed" ProgID="Equation.DSMT4" ShapeID="_x0000_i8900" DrawAspect="Content" ObjectID="_1688590645" r:id="rId122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 Mệnh đề nào sau đây đúng?</w:t>
            </w:r>
          </w:p>
          <w:p w14:paraId="3712FAE4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7" w:name="c2a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bookmarkStart w:id="18" w:name="MTBlankEqn"/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615" w:dyaOrig="360" w14:anchorId="2D256B19">
                <v:shape id="_x0000_i8901" type="#_x0000_t75" style="width:30.75pt;height:18pt" o:ole="">
                  <v:imagedata r:id="rId123" o:title=""/>
                </v:shape>
                <o:OLEObject Type="Embed" ProgID="Equation.DSMT4" ShapeID="_x0000_i8901" DrawAspect="Content" ObjectID="_1688590646" r:id="rId124"/>
              </w:object>
            </w:r>
            <w:bookmarkEnd w:id="18"/>
            <w:r w:rsidRPr="00CA7EBD">
              <w:rPr>
                <w:rFonts w:ascii="Chu Van An" w:hAnsi="Chu Van An" w:cs="Chu Van An"/>
                <w:szCs w:val="24"/>
              </w:rPr>
              <w:t>.</w:t>
            </w:r>
            <w:bookmarkStart w:id="19" w:name="c2b"/>
            <w:bookmarkEnd w:id="17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750" w:dyaOrig="360" w14:anchorId="0F8A5801">
                <v:shape id="_x0000_i8902" type="#_x0000_t75" style="width:37.5pt;height:18pt" o:ole="">
                  <v:imagedata r:id="rId125" o:title=""/>
                </v:shape>
                <o:OLEObject Type="Embed" ProgID="Equation.DSMT4" ShapeID="_x0000_i8902" DrawAspect="Content" ObjectID="_1688590647" r:id="rId126"/>
              </w:object>
            </w:r>
            <w:r w:rsidRPr="00CA7EBD">
              <w:rPr>
                <w:rFonts w:ascii="Chu Van An" w:hAnsi="Chu Van An" w:cs="Chu Van An"/>
                <w:szCs w:val="24"/>
              </w:rPr>
              <w:t>.</w:t>
            </w:r>
            <w:bookmarkStart w:id="20" w:name="c2c"/>
            <w:bookmarkEnd w:id="19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810" w:dyaOrig="405" w14:anchorId="495EE180">
                <v:shape id="_x0000_i8903" type="#_x0000_t75" style="width:40.5pt;height:20.25pt" o:ole="">
                  <v:imagedata r:id="rId127" o:title=""/>
                </v:shape>
                <o:OLEObject Type="Embed" ProgID="Equation.DSMT4" ShapeID="_x0000_i8903" DrawAspect="Content" ObjectID="_1688590648" r:id="rId128"/>
              </w:object>
            </w:r>
            <w:r w:rsidRPr="00CA7EBD">
              <w:rPr>
                <w:rFonts w:ascii="Chu Van An" w:hAnsi="Chu Van An" w:cs="Chu Van An"/>
                <w:szCs w:val="24"/>
              </w:rPr>
              <w:t>.</w:t>
            </w:r>
            <w:bookmarkStart w:id="21" w:name="c2d"/>
            <w:bookmarkEnd w:id="20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945" w:dyaOrig="405" w14:anchorId="57FDBBBF">
                <v:shape id="_x0000_i8904" type="#_x0000_t75" style="width:47.25pt;height:20.25pt" o:ole="">
                  <v:imagedata r:id="rId129" o:title=""/>
                </v:shape>
                <o:OLEObject Type="Embed" ProgID="Equation.DSMT4" ShapeID="_x0000_i8904" DrawAspect="Content" ObjectID="_1688590649" r:id="rId130"/>
              </w:object>
            </w:r>
            <w:r w:rsidRPr="00CA7EBD">
              <w:rPr>
                <w:rFonts w:ascii="Chu Van An" w:hAnsi="Chu Van An" w:cs="Chu Van An"/>
                <w:szCs w:val="24"/>
              </w:rPr>
              <w:t>.</w:t>
            </w:r>
          </w:p>
          <w:bookmarkEnd w:id="21"/>
          <w:p w14:paraId="6E2FBE76" w14:textId="77777777" w:rsidR="00A108B6" w:rsidRPr="00297089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AAB991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733AA340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7CB352" w14:textId="77777777" w:rsidR="00A108B6" w:rsidRPr="00CA7EBD" w:rsidRDefault="00A108B6" w:rsidP="003A0D19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2" w:name="c3q"/>
            <w:bookmarkEnd w:id="22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3C187CD5">
                <v:shape id="_x0000_i8905" type="#_x0000_t75" style="width:24pt;height:20.25pt" o:ole="">
                  <v:imagedata r:id="rId131" o:title=""/>
                </v:shape>
                <o:OLEObject Type="Embed" ProgID="Equation.DSMT4" ShapeID="_x0000_i8905" DrawAspect="Content" ObjectID="_1688590650" r:id="rId13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cho bởi công thức tổng quát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920" w:dyaOrig="390" w14:anchorId="1279C72E">
                <v:shape id="_x0000_i8906" type="#_x0000_t75" style="width:96pt;height:19.5pt" o:ole="">
                  <v:imagedata r:id="rId133" o:title=""/>
                </v:shape>
                <o:OLEObject Type="Embed" ProgID="Equation.DSMT4" ShapeID="_x0000_i8906" DrawAspect="Content" ObjectID="_1688590651" r:id="rId13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64DAF458">
                <v:shape id="_x0000_i8907" type="#_x0000_t75" style="width:12.75pt;height:18pt" o:ole="">
                  <v:imagedata r:id="rId135" o:title=""/>
                </v:shape>
                <o:OLEObject Type="Embed" ProgID="Equation.DSMT4" ShapeID="_x0000_i8907" DrawAspect="Content" ObjectID="_1688590652" r:id="rId13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8F80B03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3" w:name="c3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3EDCBC7E">
                <v:shape id="_x0000_i8908" type="#_x0000_t75" style="width:20.25pt;height:14.25pt" o:ole="">
                  <v:imagedata r:id="rId137" o:title=""/>
                </v:shape>
                <o:OLEObject Type="Embed" ProgID="Equation.DSMT4" ShapeID="_x0000_i8908" DrawAspect="Content" ObjectID="_1688590653" r:id="rId13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" w:name="c3b"/>
            <w:bookmarkEnd w:id="2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35381686">
                <v:shape id="_x0000_i8909" type="#_x0000_t75" style="width:15pt;height:14.25pt" o:ole="">
                  <v:imagedata r:id="rId139" o:title=""/>
                </v:shape>
                <o:OLEObject Type="Embed" ProgID="Equation.DSMT4" ShapeID="_x0000_i8909" DrawAspect="Content" ObjectID="_1688590654" r:id="rId14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" w:name="c3c"/>
            <w:bookmarkEnd w:id="2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3C4E9F9">
                <v:shape id="_x0000_i8910" type="#_x0000_t75" style="width:21pt;height:14.25pt" o:ole="">
                  <v:imagedata r:id="rId141" o:title=""/>
                </v:shape>
                <o:OLEObject Type="Embed" ProgID="Equation.DSMT4" ShapeID="_x0000_i8910" DrawAspect="Content" ObjectID="_1688590655" r:id="rId14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3d"/>
            <w:bookmarkEnd w:id="2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85" w14:anchorId="7450C062">
                <v:shape id="_x0000_i8911" type="#_x0000_t75" style="width:21.75pt;height:14.25pt" o:ole="">
                  <v:imagedata r:id="rId143" o:title=""/>
                </v:shape>
                <o:OLEObject Type="Embed" ProgID="Equation.DSMT4" ShapeID="_x0000_i8911" DrawAspect="Content" ObjectID="_1688590656" r:id="rId14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6"/>
          <w:p w14:paraId="7ECB2ABB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33546C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7CEA804E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95BD4C" w14:textId="77777777" w:rsidR="00A108B6" w:rsidRPr="00CA7EBD" w:rsidRDefault="00A108B6" w:rsidP="003A0D19">
            <w:pPr>
              <w:mirrorIndents/>
              <w:rPr>
                <w:rFonts w:ascii="Chu Van An" w:eastAsia="Arial" w:hAnsi="Chu Van An" w:cs="Chu Van An"/>
                <w:b/>
                <w:szCs w:val="24"/>
              </w:rPr>
            </w:pPr>
            <w:r w:rsidRPr="00CA7EB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7" w:name="c4q"/>
            <w:bookmarkEnd w:id="27"/>
            <w:r w:rsidRPr="00CA7EB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CA7EBD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CA7EBD">
              <w:rPr>
                <w:position w:val="-14"/>
              </w:rPr>
              <w:object w:dxaOrig="480" w:dyaOrig="405" w14:anchorId="58F16204">
                <v:shape id="_x0000_i8912" type="#_x0000_t75" style="width:24pt;height:20.25pt" o:ole="">
                  <v:imagedata r:id="rId145" o:title=""/>
                </v:shape>
                <o:OLEObject Type="Embed" ProgID="Equation.DSMT4" ShapeID="_x0000_i8912" DrawAspect="Content" ObjectID="_1688590657" r:id="rId146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được cho bởi công thức tổng quát </w:t>
            </w:r>
            <w:r w:rsidRPr="00CA7EBD">
              <w:rPr>
                <w:position w:val="-12"/>
              </w:rPr>
              <w:object w:dxaOrig="1185" w:dyaOrig="375" w14:anchorId="3F4A1B61">
                <v:shape id="_x0000_i8913" type="#_x0000_t75" style="width:59.25pt;height:18.75pt" o:ole="">
                  <v:imagedata r:id="rId147" o:title=""/>
                </v:shape>
                <o:OLEObject Type="Embed" ProgID="Equation.DSMT4" ShapeID="_x0000_i8913" DrawAspect="Content" ObjectID="_1688590658" r:id="rId148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, </w:t>
            </w:r>
            <w:r w:rsidRPr="00CA7EBD">
              <w:rPr>
                <w:position w:val="-6"/>
              </w:rPr>
              <w:object w:dxaOrig="675" w:dyaOrig="315" w14:anchorId="19092F9B">
                <v:shape id="_x0000_i8914" type="#_x0000_t75" style="width:33.75pt;height:15.75pt" o:ole="">
                  <v:imagedata r:id="rId149" o:title=""/>
                </v:shape>
                <o:OLEObject Type="Embed" ProgID="Equation.DSMT4" ShapeID="_x0000_i8914" DrawAspect="Content" ObjectID="_1688590659" r:id="rId150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.Khi đó </w:t>
            </w:r>
            <w:r w:rsidRPr="00CA7EBD">
              <w:rPr>
                <w:position w:val="-12"/>
              </w:rPr>
              <w:object w:dxaOrig="255" w:dyaOrig="360" w14:anchorId="10741F35">
                <v:shape id="_x0000_i8915" type="#_x0000_t75" style="width:12.75pt;height:18pt" o:ole="">
                  <v:imagedata r:id="rId151" o:title=""/>
                </v:shape>
                <o:OLEObject Type="Embed" ProgID="Equation.DSMT4" ShapeID="_x0000_i8915" DrawAspect="Content" ObjectID="_1688590660" r:id="rId152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bằng:</w:t>
            </w:r>
          </w:p>
          <w:p w14:paraId="2A8BC794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</w:pPr>
            <w:bookmarkStart w:id="28" w:name="c4a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>A.</w:t>
            </w:r>
            <w:r w:rsidRPr="00CA7EBD">
              <w:rPr>
                <w:rFonts w:ascii="Chu Van An" w:eastAsia="Arial" w:hAnsi="Chu Van An" w:cs="Chu Van An"/>
                <w:b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eastAsia="Arial" w:hAnsi="Chu Van An" w:cs="Chu Van An"/>
                <w:b/>
                <w:color w:val="0000FF"/>
                <w:position w:val="-4"/>
                <w:szCs w:val="24"/>
              </w:rPr>
              <w:object w:dxaOrig="405" w:dyaOrig="255" w14:anchorId="51DDFC2F">
                <v:shape id="_x0000_i8916" type="#_x0000_t75" style="width:20.25pt;height:12.75pt" o:ole="">
                  <v:imagedata r:id="rId153" o:title=""/>
                </v:shape>
                <o:OLEObject Type="Embed" ProgID="Equation.DSMT4" ShapeID="_x0000_i8916" DrawAspect="Content" ObjectID="_1688590661" r:id="rId154"/>
              </w:object>
            </w:r>
            <w:r w:rsidRPr="00CA7EB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29" w:name="c4b"/>
            <w:bookmarkEnd w:id="28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B.  </w:t>
            </w:r>
            <w:r w:rsidRPr="00CA7EBD">
              <w:rPr>
                <w:rFonts w:ascii="Chu Van An" w:eastAsia="Arial" w:hAnsi="Chu Van An" w:cs="Chu Van An"/>
                <w:position w:val="-6"/>
                <w:szCs w:val="24"/>
              </w:rPr>
              <w:object w:dxaOrig="435" w:dyaOrig="285" w14:anchorId="4C207F4D">
                <v:shape id="_x0000_i8917" type="#_x0000_t75" style="width:21.75pt;height:14.25pt" o:ole="">
                  <v:imagedata r:id="rId155" o:title=""/>
                </v:shape>
                <o:OLEObject Type="Embed" ProgID="Equation.DSMT4" ShapeID="_x0000_i8917" DrawAspect="Content" ObjectID="_1688590662" r:id="rId156"/>
              </w:object>
            </w:r>
            <w:r w:rsidRPr="00CA7EB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0" w:name="c4c"/>
            <w:bookmarkEnd w:id="29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C.  </w:t>
            </w:r>
            <w:r w:rsidRPr="00CA7EBD">
              <w:rPr>
                <w:rFonts w:ascii="Chu Van An" w:eastAsia="Arial" w:hAnsi="Chu Van An" w:cs="Chu Van An"/>
                <w:position w:val="-4"/>
                <w:szCs w:val="24"/>
              </w:rPr>
              <w:object w:dxaOrig="315" w:dyaOrig="255" w14:anchorId="15C079DA">
                <v:shape id="_x0000_i8918" type="#_x0000_t75" style="width:15.75pt;height:12.75pt" o:ole="">
                  <v:imagedata r:id="rId157" o:title=""/>
                </v:shape>
                <o:OLEObject Type="Embed" ProgID="Equation.DSMT4" ShapeID="_x0000_i8918" DrawAspect="Content" ObjectID="_1688590663" r:id="rId158"/>
              </w:object>
            </w:r>
            <w:r w:rsidRPr="00CA7EBD">
              <w:rPr>
                <w:rFonts w:ascii="Chu Van An" w:hAnsi="Chu Van An" w:cs="Chu Van An"/>
                <w:szCs w:val="24"/>
                <w:lang w:val="fr-FR"/>
              </w:rPr>
              <w:t>.</w:t>
            </w:r>
            <w:bookmarkStart w:id="31" w:name="c4d"/>
            <w:bookmarkEnd w:id="30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  <w:lang w:val="fr-FR"/>
              </w:rPr>
              <w:tab/>
              <w:t xml:space="preserve">D.  </w:t>
            </w:r>
            <w:r w:rsidRPr="00CA7EBD">
              <w:rPr>
                <w:rFonts w:ascii="Chu Van An" w:eastAsia="Arial" w:hAnsi="Chu Van An" w:cs="Chu Van An"/>
                <w:b/>
                <w:color w:val="0000FF"/>
                <w:position w:val="-6"/>
                <w:szCs w:val="24"/>
              </w:rPr>
              <w:object w:dxaOrig="420" w:dyaOrig="285" w14:anchorId="140F619C">
                <v:shape id="_x0000_i8919" type="#_x0000_t75" style="width:21pt;height:14.25pt" o:ole="">
                  <v:imagedata r:id="rId159" o:title=""/>
                </v:shape>
                <o:OLEObject Type="Embed" ProgID="Equation.DSMT4" ShapeID="_x0000_i8919" DrawAspect="Content" ObjectID="_1688590664" r:id="rId160"/>
              </w:object>
            </w:r>
            <w:r w:rsidRPr="00CA7EBD">
              <w:rPr>
                <w:rFonts w:ascii="Chu Van An" w:hAnsi="Chu Van An" w:cs="Chu Van An"/>
                <w:szCs w:val="24"/>
                <w:lang w:val="fr-FR"/>
              </w:rPr>
              <w:t>.</w:t>
            </w:r>
          </w:p>
          <w:bookmarkEnd w:id="31"/>
          <w:p w14:paraId="4F7450BB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49F937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2E56E654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491B8F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" w:name="c5q"/>
            <w:bookmarkEnd w:id="32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CA7EBD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CA7EBD">
              <w:rPr>
                <w:position w:val="-14"/>
              </w:rPr>
              <w:object w:dxaOrig="480" w:dyaOrig="405" w14:anchorId="2D20671A">
                <v:shape id="_x0000_i8920" type="#_x0000_t75" style="width:24pt;height:20.25pt" o:ole="">
                  <v:imagedata r:id="rId161" o:title=""/>
                </v:shape>
                <o:OLEObject Type="Embed" ProgID="Equation.DSMT4" ShapeID="_x0000_i8920" DrawAspect="Content" ObjectID="_1688590665" r:id="rId162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với </w:t>
            </w:r>
            <w:r w:rsidRPr="00CA7EBD">
              <w:object w:dxaOrig="765" w:dyaOrig="375" w14:anchorId="4F202A95">
                <v:shape id="_x0000_i8921" type="#_x0000_t75" style="width:38.25pt;height:18.75pt" o:ole="">
                  <v:imagedata r:id="rId163" o:title=""/>
                </v:shape>
                <o:OLEObject Type="Embed" ProgID="Equation.DSMT4" ShapeID="_x0000_i8921" DrawAspect="Content" ObjectID="_1688590666" r:id="rId164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Tính </w:t>
            </w:r>
            <w:r w:rsidRPr="00CA7EBD">
              <w:object w:dxaOrig="555" w:dyaOrig="360" w14:anchorId="200E83AD">
                <v:shape id="_x0000_i8922" type="#_x0000_t75" style="width:27.75pt;height:18pt" o:ole="">
                  <v:imagedata r:id="rId165" o:title=""/>
                </v:shape>
                <o:OLEObject Type="Embed" ProgID="Equation.DSMT4" ShapeID="_x0000_i8922" DrawAspect="Content" ObjectID="_1688590667" r:id="rId166"/>
              </w:object>
            </w:r>
          </w:p>
          <w:p w14:paraId="4EB31417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3" w:name="c5a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1245" w:dyaOrig="375" w14:anchorId="67DE4CC0">
                <v:shape id="_x0000_i8923" type="#_x0000_t75" style="width:62.25pt;height:18.75pt" o:ole="">
                  <v:imagedata r:id="rId167" o:title=""/>
                </v:shape>
                <o:OLEObject Type="Embed" ProgID="Equation.DSMT4" ShapeID="_x0000_i8923" DrawAspect="Content" ObjectID="_1688590668" r:id="rId168"/>
              </w:object>
            </w:r>
            <w:bookmarkStart w:id="34" w:name="c5b"/>
            <w:bookmarkEnd w:id="33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1080" w:dyaOrig="375" w14:anchorId="563357D6">
                <v:shape id="_x0000_i8924" type="#_x0000_t75" style="width:54pt;height:18.75pt" o:ole="">
                  <v:imagedata r:id="rId169" o:title=""/>
                </v:shape>
                <o:OLEObject Type="Embed" ProgID="Equation.DSMT4" ShapeID="_x0000_i8924" DrawAspect="Content" ObjectID="_1688590669" r:id="rId170"/>
              </w:object>
            </w:r>
          </w:p>
          <w:p w14:paraId="471699B6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35" w:name="c5c"/>
            <w:bookmarkEnd w:id="34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CA7EBD">
              <w:rPr>
                <w:rFonts w:ascii="Chu Van An" w:eastAsia="Arial" w:hAnsi="Chu Van An" w:cs="Chu Van An"/>
                <w:position w:val="-12"/>
                <w:szCs w:val="24"/>
              </w:rPr>
              <w:object w:dxaOrig="1245" w:dyaOrig="375" w14:anchorId="0ABD90C6">
                <v:shape id="_x0000_i8925" type="#_x0000_t75" style="width:62.25pt;height:18.75pt" o:ole="">
                  <v:imagedata r:id="rId171" o:title=""/>
                </v:shape>
                <o:OLEObject Type="Embed" ProgID="Equation.DSMT4" ShapeID="_x0000_i8925" DrawAspect="Content" ObjectID="_1688590670" r:id="rId172"/>
              </w:object>
            </w:r>
            <w:bookmarkStart w:id="36" w:name="c5d"/>
            <w:bookmarkEnd w:id="35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A7EBD">
              <w:rPr>
                <w:rFonts w:ascii="Chu Van An" w:eastAsia="Arial" w:hAnsi="Chu Van An" w:cs="Chu Van An"/>
                <w:position w:val="-14"/>
                <w:szCs w:val="24"/>
              </w:rPr>
              <w:object w:dxaOrig="1455" w:dyaOrig="405" w14:anchorId="2567C237">
                <v:shape id="_x0000_i8926" type="#_x0000_t75" style="width:72.75pt;height:20.25pt" o:ole="">
                  <v:imagedata r:id="rId173" o:title=""/>
                </v:shape>
                <o:OLEObject Type="Embed" ProgID="Equation.DSMT4" ShapeID="_x0000_i8926" DrawAspect="Content" ObjectID="_1688590671" r:id="rId174"/>
              </w:object>
            </w:r>
          </w:p>
          <w:bookmarkEnd w:id="36"/>
          <w:p w14:paraId="4913AF69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3D3640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725DA431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CEFD61" w14:textId="77777777" w:rsidR="00A108B6" w:rsidRPr="00CA7EBD" w:rsidRDefault="00A108B6" w:rsidP="003A0D19">
            <w:pPr>
              <w:mirrorIndents/>
              <w:rPr>
                <w:rFonts w:ascii="Chu Van An" w:eastAsia="Malgun Gothic" w:hAnsi="Chu Van An" w:cs="Chu Van An"/>
                <w:b/>
                <w:color w:val="0000FF"/>
                <w:sz w:val="24"/>
                <w:szCs w:val="24"/>
                <w:lang w:val="vi-VN" w:eastAsia="ko-KR"/>
              </w:rPr>
            </w:pPr>
            <w:r w:rsidRPr="00CA7EBD">
              <w:rPr>
                <w:rFonts w:ascii="Chu Van An" w:eastAsia="Malgun Gothic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 xml:space="preserve">Câu </w:t>
            </w:r>
            <w:bookmarkStart w:id="37" w:name="c6q"/>
            <w:bookmarkEnd w:id="37"/>
            <w:r w:rsidRPr="00CA7EBD">
              <w:rPr>
                <w:rFonts w:ascii="Chu Van An" w:eastAsia="Malgun Gothic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>6:</w:t>
            </w:r>
            <w:r w:rsidRPr="00CA7EBD">
              <w:rPr>
                <w:rFonts w:ascii="Chu Van An" w:eastAsia="Malgun Gothic" w:hAnsi="Chu Van An" w:cs="Chu Van An"/>
                <w:sz w:val="24"/>
                <w:szCs w:val="24"/>
                <w:lang w:val="vi-VN" w:eastAsia="ko-KR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ko-KR"/>
              </w:rPr>
              <w:object w:dxaOrig="525" w:dyaOrig="405" w14:anchorId="189279FF">
                <v:shape id="_x0000_i8927" type="#_x0000_t75" style="width:26.25pt;height:20.25pt" o:ole="">
                  <v:imagedata r:id="rId175" o:title=""/>
                </v:shape>
                <o:OLEObject Type="Embed" ProgID="Equation.DSMT4" ShapeID="_x0000_i8927" DrawAspect="Content" ObjectID="_1688590672" r:id="rId176"/>
              </w:object>
            </w:r>
            <w:r w:rsidRPr="00CA7EBD">
              <w:rPr>
                <w:rFonts w:ascii="Chu Van An" w:eastAsia="Malgun Gothic" w:hAnsi="Chu Van An" w:cs="Chu Van An"/>
                <w:sz w:val="24"/>
                <w:szCs w:val="24"/>
                <w:lang w:val="vi-VN" w:eastAsia="ko-KR"/>
              </w:rPr>
              <w:t xml:space="preserve"> có số hạng tổng quát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 w:eastAsia="ko-KR"/>
              </w:rPr>
              <w:object w:dxaOrig="2025" w:dyaOrig="615" w14:anchorId="465EE016">
                <v:shape id="_x0000_i8928" type="#_x0000_t75" style="width:101.25pt;height:30.75pt" o:ole="">
                  <v:imagedata r:id="rId177" o:title=""/>
                </v:shape>
                <o:OLEObject Type="Embed" ProgID="Equation.DSMT4" ShapeID="_x0000_i8928" DrawAspect="Content" ObjectID="_1688590673" r:id="rId178"/>
              </w:object>
            </w:r>
            <w:r w:rsidRPr="00CA7EBD">
              <w:rPr>
                <w:rFonts w:ascii="Chu Van An" w:eastAsia="Malgun Gothic" w:hAnsi="Chu Van An" w:cs="Chu Van An"/>
                <w:sz w:val="24"/>
                <w:szCs w:val="24"/>
                <w:lang w:val="vi-VN" w:eastAsia="ko-KR"/>
              </w:rPr>
              <w:t xml:space="preserve">. Số hạng thứ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 w:eastAsia="ko-KR"/>
              </w:rPr>
              <w:object w:dxaOrig="405" w:dyaOrig="285" w14:anchorId="40C78B87">
                <v:shape id="_x0000_i8929" type="#_x0000_t75" style="width:20.25pt;height:14.25pt" o:ole="">
                  <v:imagedata r:id="rId179" o:title=""/>
                </v:shape>
                <o:OLEObject Type="Embed" ProgID="Equation.DSMT4" ShapeID="_x0000_i8929" DrawAspect="Content" ObjectID="_1688590674" r:id="rId180"/>
              </w:object>
            </w:r>
            <w:r w:rsidRPr="00CA7EBD">
              <w:rPr>
                <w:rFonts w:ascii="Chu Van An" w:eastAsia="Malgun Gothic" w:hAnsi="Chu Van An" w:cs="Chu Van An"/>
                <w:sz w:val="24"/>
                <w:szCs w:val="24"/>
                <w:lang w:val="vi-VN" w:eastAsia="ko-KR"/>
              </w:rPr>
              <w:t xml:space="preserve"> của dãy số là</w:t>
            </w:r>
          </w:p>
          <w:p w14:paraId="5DDB5C69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8" w:name="c6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ab/>
              <w:t>A.</w:t>
            </w:r>
            <w:r w:rsidRPr="00CA7EBD">
              <w:rPr>
                <w:rFonts w:ascii="Chu Van An" w:eastAsia="Malgun Gothic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 xml:space="preserve"> </w:t>
            </w:r>
            <w:r w:rsidRPr="00CA7EBD">
              <w:rPr>
                <w:rFonts w:ascii="Chu Van An" w:eastAsia="Malgun Gothic" w:hAnsi="Chu Van An" w:cs="Chu Van An"/>
                <w:color w:val="000000"/>
                <w:position w:val="-24"/>
                <w:sz w:val="24"/>
                <w:szCs w:val="24"/>
                <w:lang w:val="vi-VN" w:eastAsia="ko-KR"/>
              </w:rPr>
              <w:object w:dxaOrig="1035" w:dyaOrig="615" w14:anchorId="42408439">
                <v:shape id="_x0000_i8930" type="#_x0000_t75" style="width:51.75pt;height:30.75pt" o:ole="">
                  <v:imagedata r:id="rId181" o:title=""/>
                </v:shape>
                <o:OLEObject Type="Embed" ProgID="Equation.DSMT4" ShapeID="_x0000_i8930" DrawAspect="Content" ObjectID="_1688590675" r:id="rId182"/>
              </w:object>
            </w:r>
            <w:bookmarkStart w:id="39" w:name="c6b"/>
            <w:bookmarkEnd w:id="3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A7EBD">
              <w:rPr>
                <w:rFonts w:ascii="Chu Van An" w:eastAsia="Malgun Gothic" w:hAnsi="Chu Van An" w:cs="Chu Van An"/>
                <w:color w:val="000000"/>
                <w:position w:val="-24"/>
                <w:sz w:val="24"/>
                <w:szCs w:val="24"/>
                <w:lang w:val="vi-VN"/>
              </w:rPr>
              <w:object w:dxaOrig="1035" w:dyaOrig="615" w14:anchorId="401D51CE">
                <v:shape id="_x0000_i8931" type="#_x0000_t75" style="width:51.75pt;height:30.75pt" o:ole="">
                  <v:imagedata r:id="rId183" o:title=""/>
                </v:shape>
                <o:OLEObject Type="Embed" ProgID="Equation.DSMT4" ShapeID="_x0000_i8931" DrawAspect="Content" ObjectID="_1688590676" r:id="rId184"/>
              </w:object>
            </w:r>
            <w:bookmarkStart w:id="40" w:name="c6c"/>
            <w:bookmarkEnd w:id="3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 xml:space="preserve">C.  </w:t>
            </w:r>
            <w:r w:rsidRPr="00CA7EBD">
              <w:rPr>
                <w:rFonts w:ascii="Chu Van An" w:eastAsia="Malgun Gothic" w:hAnsi="Chu Van An" w:cs="Chu Van An"/>
                <w:color w:val="000000"/>
                <w:position w:val="-24"/>
                <w:sz w:val="24"/>
                <w:szCs w:val="24"/>
                <w:lang w:val="vi-VN" w:eastAsia="ko-KR"/>
              </w:rPr>
              <w:object w:dxaOrig="1035" w:dyaOrig="615" w14:anchorId="3FD8102C">
                <v:shape id="_x0000_i8932" type="#_x0000_t75" style="width:51.75pt;height:30.75pt" o:ole="">
                  <v:imagedata r:id="rId185" o:title=""/>
                </v:shape>
                <o:OLEObject Type="Embed" ProgID="Equation.DSMT4" ShapeID="_x0000_i8932" DrawAspect="Content" ObjectID="_1688590677" r:id="rId186"/>
              </w:object>
            </w:r>
            <w:bookmarkStart w:id="41" w:name="c6d"/>
            <w:bookmarkEnd w:id="4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ko-KR"/>
              </w:rPr>
              <w:t xml:space="preserve">D.  </w:t>
            </w:r>
            <w:r w:rsidRPr="00CA7EBD">
              <w:rPr>
                <w:rFonts w:ascii="Chu Van An" w:eastAsia="Malgun Gothic" w:hAnsi="Chu Van An" w:cs="Chu Van An"/>
                <w:color w:val="000000"/>
                <w:position w:val="-24"/>
                <w:sz w:val="24"/>
                <w:szCs w:val="24"/>
                <w:lang w:val="vi-VN" w:eastAsia="ko-KR"/>
              </w:rPr>
              <w:object w:dxaOrig="1035" w:dyaOrig="615" w14:anchorId="5EF134A2">
                <v:shape id="_x0000_i8933" type="#_x0000_t75" style="width:51.75pt;height:30.75pt" o:ole="">
                  <v:imagedata r:id="rId187" o:title=""/>
                </v:shape>
                <o:OLEObject Type="Embed" ProgID="Equation.DSMT4" ShapeID="_x0000_i8933" DrawAspect="Content" ObjectID="_1688590678" r:id="rId188"/>
              </w:object>
            </w:r>
          </w:p>
          <w:bookmarkEnd w:id="41"/>
          <w:p w14:paraId="437510BF" w14:textId="77777777" w:rsidR="00A108B6" w:rsidRPr="00297089" w:rsidRDefault="00A108B6" w:rsidP="003A0D19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6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1038BD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1FD3D744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70DD9F" w14:textId="77777777" w:rsidR="00A108B6" w:rsidRPr="00CA7EBD" w:rsidRDefault="00A108B6" w:rsidP="003A0D1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42" w:name="c7q"/>
            <w:bookmarkEnd w:id="42"/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7: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Cho dãy số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67D2415">
                <v:shape id="_x0000_i8934" type="#_x0000_t75" style="width:24pt;height:20.25pt" o:ole="">
                  <v:imagedata r:id="rId189" o:title=""/>
                </v:shape>
                <o:OLEObject Type="Embed" ProgID="Equation.DSMT4" ShapeID="_x0000_i8934" DrawAspect="Content" ObjectID="_1688590679" r:id="rId19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90" w:dyaOrig="660" w14:anchorId="69DE35C8">
                <v:shape id="_x0000_i8935" type="#_x0000_t75" style="width:49.5pt;height:33pt" o:ole="">
                  <v:imagedata r:id="rId191" o:title=""/>
                </v:shape>
                <o:OLEObject Type="Embed" ProgID="Equation.DSMT4" ShapeID="_x0000_i8935" DrawAspect="Content" ObjectID="_1688590680" r:id="rId19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(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40" w14:anchorId="0CC2390A">
                <v:shape id="_x0000_i8936" type="#_x0000_t75" style="width:10.5pt;height:12pt" o:ole="">
                  <v:imagedata r:id="rId193" o:title=""/>
                </v:shape>
                <o:OLEObject Type="Embed" ProgID="Equation.DSMT4" ShapeID="_x0000_i8936" DrawAspect="Content" ObjectID="_1688590681" r:id="rId19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hằng số). Hỏi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05" w:dyaOrig="360" w14:anchorId="1212E005">
                <v:shape id="_x0000_i8937" type="#_x0000_t75" style="width:20.25pt;height:18pt" o:ole="">
                  <v:imagedata r:id="rId195" o:title=""/>
                </v:shape>
                <o:OLEObject Type="Embed" ProgID="Equation.DSMT4" ShapeID="_x0000_i8937" DrawAspect="Content" ObjectID="_1688590682" r:id="rId19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là số hạng nào sau đây?</w:t>
            </w:r>
          </w:p>
          <w:p w14:paraId="3DF2CCF1" w14:textId="77777777" w:rsidR="00A108B6" w:rsidRPr="00CA7EBD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3" w:name="c7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155" w:dyaOrig="660" w14:anchorId="7928D9CF">
                <v:shape id="_x0000_i8938" type="#_x0000_t75" style="width:57.75pt;height:33pt" o:ole="">
                  <v:imagedata r:id="rId197" o:title=""/>
                </v:shape>
                <o:OLEObject Type="Embed" ProgID="Equation.DSMT4" ShapeID="_x0000_i8938" DrawAspect="Content" ObjectID="_1688590683" r:id="rId19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4" w:name="c7b"/>
            <w:bookmarkEnd w:id="4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590" w:dyaOrig="735" w14:anchorId="2F38CAAB">
                <v:shape id="_x0000_i8939" type="#_x0000_t75" style="width:79.5pt;height:36.75pt" o:ole="">
                  <v:imagedata r:id="rId199" o:title=""/>
                </v:shape>
                <o:OLEObject Type="Embed" ProgID="Equation.DSMT4" ShapeID="_x0000_i8939" DrawAspect="Content" ObjectID="_1688590684" r:id="rId20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AD0B86" w14:textId="77777777" w:rsidR="00A108B6" w:rsidRPr="00CA7EBD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5" w:name="c7c"/>
            <w:bookmarkEnd w:id="4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590" w:dyaOrig="735" w14:anchorId="30C3CE53">
                <v:shape id="_x0000_i8940" type="#_x0000_t75" style="width:79.5pt;height:36.75pt" o:ole="">
                  <v:imagedata r:id="rId201" o:title=""/>
                </v:shape>
                <o:OLEObject Type="Embed" ProgID="Equation.DSMT4" ShapeID="_x0000_i8940" DrawAspect="Content" ObjectID="_1688590685" r:id="rId20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6" w:name="c7d"/>
            <w:bookmarkEnd w:id="4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380" w:dyaOrig="660" w14:anchorId="62CF1593">
                <v:shape id="_x0000_i8941" type="#_x0000_t75" style="width:69pt;height:33pt" o:ole="">
                  <v:imagedata r:id="rId203" o:title=""/>
                </v:shape>
                <o:OLEObject Type="Embed" ProgID="Equation.DSMT4" ShapeID="_x0000_i8941" DrawAspect="Content" ObjectID="_1688590686" r:id="rId204"/>
              </w:object>
            </w:r>
            <w:r w:rsidRPr="00CA7EBD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46"/>
          <w:p w14:paraId="579FE294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C42BDF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bookmarkStart w:id="47" w:name="_Hlk76258189"/>
            <w:bookmarkStart w:id="48" w:name="_Hlk76261323"/>
            <w:bookmarkStart w:id="49" w:name="_Hlk76747878"/>
            <w:bookmarkStart w:id="50" w:name="_Hlk76066620"/>
            <w:bookmarkStart w:id="51" w:name="_Hlk76749603"/>
            <w:bookmarkStart w:id="52" w:name="_Hlk76874196"/>
            <w:bookmarkStart w:id="53" w:name="_Hlk76261098"/>
            <w:bookmarkStart w:id="54" w:name="_Hlk76014627"/>
            <w:bookmarkStart w:id="55" w:name="_Hlk77202213"/>
            <w:bookmarkStart w:id="56" w:name="_Hlk76877418"/>
            <w:bookmarkStart w:id="57" w:name="_Hlk76707348"/>
            <w:bookmarkStart w:id="58" w:name="_Hlk77048579"/>
            <w:bookmarkStart w:id="59" w:name="_Hlk77048733"/>
            <w:bookmarkStart w:id="60" w:name="_Hlk76257946"/>
            <w:bookmarkStart w:id="61" w:name="_Hlk76148073"/>
            <w:bookmarkStart w:id="62" w:name="_Hlk76067130"/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43494E96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F60999" w14:textId="77777777" w:rsidR="00A108B6" w:rsidRPr="00CA7EBD" w:rsidRDefault="00A108B6" w:rsidP="003A0D19">
            <w:pPr>
              <w:mirrorIndents/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val="fr-FR"/>
              </w:rPr>
            </w:pPr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63" w:name="c8q"/>
            <w:bookmarkEnd w:id="63"/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8:</w: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hAnsi="Chu Van An" w:cs="Chu Van An"/>
                <w:noProof/>
                <w:color w:val="7030A0"/>
                <w:position w:val="-32"/>
                <w:sz w:val="24"/>
                <w:szCs w:val="24"/>
              </w:rPr>
              <w:drawing>
                <wp:inline distT="0" distB="0" distL="0" distR="0" wp14:anchorId="5D4CE0FC" wp14:editId="69601968">
                  <wp:extent cx="847725" cy="495300"/>
                  <wp:effectExtent l="0" t="0" r="9525" b="0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 Năm số hạng đầu của dãy số là</w:t>
            </w:r>
          </w:p>
          <w:p w14:paraId="25DAE769" w14:textId="77777777" w:rsidR="00A108B6" w:rsidRPr="00CA7EBD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</w:pPr>
            <w:bookmarkStart w:id="64" w:name="c8a"/>
            <w:r w:rsidRPr="00CA7EBD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tab/>
              <w:t>A.</w:t>
            </w:r>
            <w:r w:rsidRPr="00CA7EBD">
              <w:rPr>
                <w:rFonts w:ascii="Chu Van An" w:eastAsia="Times New Rom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color w:val="7030A0"/>
                <w:position w:val="-10"/>
                <w:sz w:val="24"/>
                <w:szCs w:val="24"/>
              </w:rPr>
              <w:object w:dxaOrig="1050" w:dyaOrig="330" w14:anchorId="3D7B96EC">
                <v:shape id="_x0000_i8942" type="#_x0000_t75" style="width:52.5pt;height:16.5pt" o:ole="">
                  <v:imagedata r:id="rId206" o:title=""/>
                </v:shape>
                <o:OLEObject Type="Embed" ProgID="Equation.DSMT4" ShapeID="_x0000_i8942" DrawAspect="Content" ObjectID="_1688590687" r:id="rId207"/>
              </w:object>
            </w:r>
            <w:bookmarkStart w:id="65" w:name="c8b"/>
            <w:bookmarkEnd w:id="64"/>
            <w:r w:rsidRPr="00CA7EBD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color w:val="7030A0"/>
                <w:position w:val="-10"/>
                <w:sz w:val="24"/>
                <w:szCs w:val="24"/>
              </w:rPr>
              <w:object w:dxaOrig="1590" w:dyaOrig="330" w14:anchorId="4959B280">
                <v:shape id="_x0000_i8943" type="#_x0000_t75" style="width:79.5pt;height:16.5pt" o:ole="">
                  <v:imagedata r:id="rId208" o:title=""/>
                </v:shape>
                <o:OLEObject Type="Embed" ProgID="Equation.DSMT4" ShapeID="_x0000_i8943" DrawAspect="Content" ObjectID="_1688590688" r:id="rId209"/>
              </w:object>
            </w:r>
          </w:p>
          <w:p w14:paraId="59EC5CCB" w14:textId="77777777" w:rsidR="00A108B6" w:rsidRPr="00CA7EBD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6" w:name="c8c"/>
            <w:bookmarkEnd w:id="65"/>
            <w:r w:rsidRPr="00CA7EBD">
              <w:rPr>
                <w:rFonts w:ascii="Chu Van An" w:hAnsi="Chu Van An" w:cs="Chu Van An"/>
                <w:b/>
                <w:color w:val="0000FF"/>
                <w:position w:val="-12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color w:val="7030A0"/>
                <w:position w:val="-10"/>
                <w:sz w:val="24"/>
                <w:szCs w:val="24"/>
              </w:rPr>
              <w:object w:dxaOrig="1230" w:dyaOrig="330" w14:anchorId="1121BF61">
                <v:shape id="_x0000_i8944" type="#_x0000_t75" style="width:61.5pt;height:16.5pt" o:ole="">
                  <v:imagedata r:id="rId210" o:title=""/>
                </v:shape>
                <o:OLEObject Type="Embed" ProgID="Equation.DSMT4" ShapeID="_x0000_i8944" DrawAspect="Content" ObjectID="_1688590689" r:id="rId211"/>
              </w:object>
            </w:r>
            <w:bookmarkStart w:id="67" w:name="c8d"/>
            <w:bookmarkEnd w:id="6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color w:val="7030A0"/>
                <w:position w:val="-10"/>
                <w:sz w:val="24"/>
                <w:szCs w:val="24"/>
              </w:rPr>
              <w:object w:dxaOrig="1230" w:dyaOrig="330" w14:anchorId="56B7AEC6">
                <v:shape id="_x0000_i8945" type="#_x0000_t75" style="width:61.5pt;height:16.5pt" o:ole="">
                  <v:imagedata r:id="rId212" o:title=""/>
                </v:shape>
                <o:OLEObject Type="Embed" ProgID="Equation.DSMT4" ShapeID="_x0000_i8945" DrawAspect="Content" ObjectID="_1688590690" r:id="rId213"/>
              </w:object>
            </w:r>
          </w:p>
          <w:bookmarkEnd w:id="67"/>
          <w:p w14:paraId="5BB0B3AF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EA158B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5B395C72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58A934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68" w:name="c9q"/>
            <w:bookmarkEnd w:id="6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9:</w: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390" w14:anchorId="5FB8C728">
                <v:shape id="_x0000_i8946" type="#_x0000_t75" style="width:24pt;height:19.5pt" o:ole="">
                  <v:imagedata r:id="rId214" o:title=""/>
                </v:shape>
                <o:OLEObject Type="Embed" ProgID="Equation.DSMT4" ShapeID="_x0000_i8946" DrawAspect="Content" ObjectID="_1688590691" r:id="rId215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xác định bởi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760" w:dyaOrig="380" w14:anchorId="4EBD3295">
                <v:shape id="_x0000_i8947" type="#_x0000_t75" style="width:138pt;height:18.75pt" o:ole="">
                  <v:imagedata r:id="rId216" o:title=""/>
                </v:shape>
                <o:OLEObject Type="Embed" ProgID="Equation.DSMT4" ShapeID="_x0000_i8947" DrawAspect="Content" ObjectID="_1688590692" r:id="rId217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Giá trị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80" w:dyaOrig="360" w14:anchorId="4B4A4AEE">
                <v:shape id="_x0000_i8948" type="#_x0000_t75" style="width:54pt;height:18pt" o:ole="">
                  <v:imagedata r:id="rId218" o:title=""/>
                </v:shape>
                <o:OLEObject Type="Embed" ProgID="Equation.DSMT4" ShapeID="_x0000_i8948" DrawAspect="Content" ObjectID="_1688590693" r:id="rId219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bằng</w:t>
            </w:r>
          </w:p>
          <w:p w14:paraId="5A60327D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9" w:name="c9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55" w:dyaOrig="255" w14:anchorId="7C296D44">
                <v:shape id="_x0000_i8949" type="#_x0000_t75" style="width:12.75pt;height:12.75pt" o:ole="">
                  <v:imagedata r:id="rId220" o:title=""/>
                </v:shape>
                <o:OLEObject Type="Embed" ProgID="Equation.DSMT4" ShapeID="_x0000_i8949" DrawAspect="Content" ObjectID="_1688590694" r:id="rId221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70" w:name="c9b"/>
            <w:bookmarkEnd w:id="6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85" w:dyaOrig="285" w14:anchorId="5C51BD9E">
                <v:shape id="_x0000_i8950" type="#_x0000_t75" style="width:14.25pt;height:14.25pt" o:ole="">
                  <v:imagedata r:id="rId222" o:title=""/>
                </v:shape>
                <o:OLEObject Type="Embed" ProgID="Equation.DSMT4" ShapeID="_x0000_i8950" DrawAspect="Content" ObjectID="_1688590695" r:id="rId223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71" w:name="c9c"/>
            <w:bookmarkEnd w:id="7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85" w:dyaOrig="255" w14:anchorId="46E4303D">
                <v:shape id="_x0000_i8951" type="#_x0000_t75" style="width:14.25pt;height:12.75pt" o:ole="">
                  <v:imagedata r:id="rId224" o:title=""/>
                </v:shape>
                <o:OLEObject Type="Embed" ProgID="Equation.DSMT4" ShapeID="_x0000_i8951" DrawAspect="Content" ObjectID="_1688590696" r:id="rId225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72" w:name="c9d"/>
            <w:bookmarkEnd w:id="7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85" w:dyaOrig="255" w14:anchorId="3B1B65D5">
                <v:shape id="_x0000_i8952" type="#_x0000_t75" style="width:14.25pt;height:12.75pt" o:ole="">
                  <v:imagedata r:id="rId226" o:title=""/>
                </v:shape>
                <o:OLEObject Type="Embed" ProgID="Equation.DSMT4" ShapeID="_x0000_i8952" DrawAspect="Content" ObjectID="_1688590697" r:id="rId227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bookmarkEnd w:id="72"/>
          <w:p w14:paraId="377DD654" w14:textId="77777777" w:rsidR="00A108B6" w:rsidRPr="00297089" w:rsidRDefault="00A108B6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942416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6AC28157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9C7661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73" w:name="c10q"/>
            <w:bookmarkEnd w:id="7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10:</w: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390" w14:anchorId="251E75C5">
                <v:shape id="_x0000_i8953" type="#_x0000_t75" style="width:24pt;height:19.5pt" o:ole="">
                  <v:imagedata r:id="rId228" o:title=""/>
                </v:shape>
                <o:OLEObject Type="Embed" ProgID="Equation.DSMT4" ShapeID="_x0000_i8953" DrawAspect="Content" ObjectID="_1688590698" r:id="rId229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60" w14:anchorId="1C98D4CB">
                <v:shape id="_x0000_i8954" type="#_x0000_t75" style="width:54.75pt;height:33pt" o:ole="">
                  <v:imagedata r:id="rId230" o:title=""/>
                </v:shape>
                <o:OLEObject Type="Embed" ProgID="Equation.DSMT4" ShapeID="_x0000_i8954" DrawAspect="Content" ObjectID="_1688590699" r:id="rId231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Số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15" w14:anchorId="2E283B80">
                <v:shape id="_x0000_i8955" type="#_x0000_t75" style="width:16.5pt;height:30.75pt" o:ole="">
                  <v:imagedata r:id="rId232" o:title=""/>
                </v:shape>
                <o:OLEObject Type="Embed" ProgID="Equation.DSMT4" ShapeID="_x0000_i8955" DrawAspect="Content" ObjectID="_1688590700" r:id="rId233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số hạng thứ bao nhiêu của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390" w14:anchorId="587F697A">
                <v:shape id="_x0000_i8956" type="#_x0000_t75" style="width:24pt;height:19.5pt" o:ole="">
                  <v:imagedata r:id="rId234" o:title=""/>
                </v:shape>
                <o:OLEObject Type="Embed" ProgID="Equation.DSMT4" ShapeID="_x0000_i8956" DrawAspect="Content" ObjectID="_1688590701" r:id="rId235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07762F79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74" w:name="c10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AFE4E34">
                <v:shape id="_x0000_i8957" type="#_x0000_t75" style="width:9pt;height:14.25pt" o:ole="">
                  <v:imagedata r:id="rId236" o:title=""/>
                </v:shape>
                <o:OLEObject Type="Embed" ProgID="Equation.DSMT4" ShapeID="_x0000_i8957" DrawAspect="Content" ObjectID="_1688590702" r:id="rId237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75" w:name="c10b"/>
            <w:bookmarkEnd w:id="7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90AF568">
                <v:shape id="_x0000_i8958" type="#_x0000_t75" style="width:9.75pt;height:14.25pt" o:ole="">
                  <v:imagedata r:id="rId238" o:title=""/>
                </v:shape>
                <o:OLEObject Type="Embed" ProgID="Equation.DSMT4" ShapeID="_x0000_i8958" DrawAspect="Content" ObjectID="_1688590703" r:id="rId239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76" w:name="c10c"/>
            <w:bookmarkEnd w:id="7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47592CA">
                <v:shape id="_x0000_i8959" type="#_x0000_t75" style="width:9pt;height:14.25pt" o:ole="">
                  <v:imagedata r:id="rId240" o:title=""/>
                </v:shape>
                <o:OLEObject Type="Embed" ProgID="Equation.DSMT4" ShapeID="_x0000_i8959" DrawAspect="Content" ObjectID="_1688590704" r:id="rId241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77" w:name="c10d"/>
            <w:bookmarkEnd w:id="7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1D8D1A8A">
                <v:shape id="_x0000_i8960" type="#_x0000_t75" style="width:9.75pt;height:14.25pt" o:ole="">
                  <v:imagedata r:id="rId242" o:title=""/>
                </v:shape>
                <o:OLEObject Type="Embed" ProgID="Equation.DSMT4" ShapeID="_x0000_i8960" DrawAspect="Content" ObjectID="_1688590705" r:id="rId243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77"/>
          <w:p w14:paraId="5C07EC54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023546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7C1AC06B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E8C850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78" w:name="c11q"/>
            <w:bookmarkEnd w:id="7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11: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480" w:dyaOrig="375" w14:anchorId="493FDABA">
                <v:shape id="_x0000_i8961" type="#_x0000_t75" style="width:24pt;height:18.75pt" o:ole="">
                  <v:imagedata r:id="rId244" o:title=""/>
                </v:shape>
                <o:OLEObject Type="Embed" ProgID="Equation.DSMT4" ShapeID="_x0000_i8961" DrawAspect="Content" ObjectID="_1688590706" r:id="rId245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với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nl-NL"/>
              </w:rPr>
              <w:object w:dxaOrig="765" w:dyaOrig="615" w14:anchorId="31B6ED0F">
                <v:shape id="_x0000_i8962" type="#_x0000_t75" style="width:38.25pt;height:30.75pt" o:ole="">
                  <v:imagedata r:id="rId246" o:title=""/>
                </v:shape>
                <o:OLEObject Type="Embed" ProgID="Equation.DSMT4" ShapeID="_x0000_i8962" DrawAspect="Content" ObjectID="_1688590707" r:id="rId247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>. Khẳng định nào sau đây đúng?</w:t>
            </w:r>
          </w:p>
          <w:p w14:paraId="77597981" w14:textId="77777777" w:rsidR="00A108B6" w:rsidRPr="00CA7EBD" w:rsidRDefault="00A108B6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79" w:name="c11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Số hạng thứ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285" w14:anchorId="51B129F8">
                <v:shape id="_x0000_i8963" type="#_x0000_t75" style="width:24pt;height:14.25pt" o:ole="">
                  <v:imagedata r:id="rId248" o:title=""/>
                </v:shape>
                <o:OLEObject Type="Embed" ProgID="Equation.DSMT4" ShapeID="_x0000_i8963" DrawAspect="Content" ObjectID="_1688590708" r:id="rId249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dãy số là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14A400EA">
                <v:shape id="_x0000_i8964" type="#_x0000_t75" style="width:53.25pt;height:30.75pt" o:ole="">
                  <v:imagedata r:id="rId250" o:title=""/>
                </v:shape>
                <o:OLEObject Type="Embed" ProgID="Equation.DSMT4" ShapeID="_x0000_i8964" DrawAspect="Content" ObjectID="_1688590709" r:id="rId251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E973EE7" w14:textId="77777777" w:rsidR="00A108B6" w:rsidRPr="00CA7EBD" w:rsidRDefault="00A108B6" w:rsidP="003A0D19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80" w:name="c11b"/>
            <w:bookmarkEnd w:id="7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Số hạng thứ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285" w14:anchorId="72C3C11C">
                <v:shape id="_x0000_i8965" type="#_x0000_t75" style="width:24pt;height:14.25pt" o:ole="">
                  <v:imagedata r:id="rId248" o:title=""/>
                </v:shape>
                <o:OLEObject Type="Embed" ProgID="Equation.DSMT4" ShapeID="_x0000_i8965" DrawAspect="Content" ObjectID="_1688590710" r:id="rId25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dãy số là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15" w14:anchorId="5AD44089">
                <v:shape id="_x0000_i8966" type="#_x0000_t75" style="width:56.25pt;height:30.75pt" o:ole="">
                  <v:imagedata r:id="rId253" o:title=""/>
                </v:shape>
                <o:OLEObject Type="Embed" ProgID="Equation.DSMT4" ShapeID="_x0000_i8966" DrawAspect="Content" ObjectID="_1688590711" r:id="rId25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B54F344" w14:textId="77777777" w:rsidR="00A108B6" w:rsidRPr="00CA7EBD" w:rsidRDefault="00A108B6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81" w:name="c11c"/>
            <w:bookmarkEnd w:id="8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ab/>
              <w:t>C.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Số hạng thứ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285" w14:anchorId="1BBCC13B">
                <v:shape id="_x0000_i8967" type="#_x0000_t75" style="width:24pt;height:14.25pt" o:ole="">
                  <v:imagedata r:id="rId248" o:title=""/>
                </v:shape>
                <o:OLEObject Type="Embed" ProgID="Equation.DSMT4" ShapeID="_x0000_i8967" DrawAspect="Content" ObjectID="_1688590712" r:id="rId255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dãy số là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15" w14:anchorId="334DB8C5">
                <v:shape id="_x0000_i8968" type="#_x0000_t75" style="width:56.25pt;height:30.75pt" o:ole="">
                  <v:imagedata r:id="rId256" o:title=""/>
                </v:shape>
                <o:OLEObject Type="Embed" ProgID="Equation.DSMT4" ShapeID="_x0000_i8968" DrawAspect="Content" ObjectID="_1688590713" r:id="rId257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5055F42" w14:textId="77777777" w:rsidR="00A108B6" w:rsidRPr="00CA7EBD" w:rsidRDefault="00A108B6" w:rsidP="003A0D19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bookmarkStart w:id="82" w:name="c11d"/>
            <w:bookmarkEnd w:id="8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Số hạng thứ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285" w14:anchorId="47B62A38">
                <v:shape id="_x0000_i8969" type="#_x0000_t75" style="width:24pt;height:14.25pt" o:ole="">
                  <v:imagedata r:id="rId248" o:title=""/>
                </v:shape>
                <o:OLEObject Type="Embed" ProgID="Equation.DSMT4" ShapeID="_x0000_i8969" DrawAspect="Content" ObjectID="_1688590714" r:id="rId25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của dãy số là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15" w14:anchorId="327E7937">
                <v:shape id="_x0000_i8970" type="#_x0000_t75" style="width:56.25pt;height:30.75pt" o:ole="">
                  <v:imagedata r:id="rId259" o:title=""/>
                </v:shape>
                <o:OLEObject Type="Embed" ProgID="Equation.DSMT4" ShapeID="_x0000_i8970" DrawAspect="Content" ObjectID="_1688590715" r:id="rId26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82"/>
          <w:p w14:paraId="0A241B81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7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3FE401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A108B6" w:rsidRPr="00297089" w14:paraId="06669ED0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54C2B5" w14:textId="77777777" w:rsidR="00A108B6" w:rsidRPr="00CA7EBD" w:rsidRDefault="00A108B6" w:rsidP="003A0D19">
            <w:pPr>
              <w:mirrorIndents/>
              <w:rPr>
                <w:rFonts w:ascii="Chu Van An" w:eastAsia="Times New Roman" w:hAnsi="Chu Van An" w:cs="Chu Van An"/>
                <w:bCs/>
                <w:sz w:val="24"/>
                <w:szCs w:val="24"/>
                <w:lang w:val="fr-FR"/>
              </w:rPr>
            </w:pPr>
            <w:r w:rsidRPr="00CA7EBD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83" w:name="c12q"/>
            <w:bookmarkEnd w:id="83"/>
            <w:r w:rsidRPr="00CA7EBD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>12:</w: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480" w:dyaOrig="375" w14:anchorId="38FD08C6">
                <v:shape id="_x0000_i8971" type="#_x0000_t75" style="width:24pt;height:18.75pt" o:ole="">
                  <v:imagedata r:id="rId261" o:title=""/>
                </v:shape>
                <o:OLEObject Type="Embed" ProgID="Equation.DSMT4" ShapeID="_x0000_i8971" DrawAspect="Content" ObjectID="_1688590716" r:id="rId262"/>
              </w:objec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được xác định như sau: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es-ES"/>
              </w:rPr>
              <w:object w:dxaOrig="1005" w:dyaOrig="600" w14:anchorId="5E466CF1">
                <v:shape id="_x0000_i8972" type="#_x0000_t75" style="width:50.25pt;height:30pt" o:ole="">
                  <v:imagedata r:id="rId263" o:title=""/>
                </v:shape>
                <o:OLEObject Type="Embed" ProgID="Equation.DSMT4" ShapeID="_x0000_i8972" DrawAspect="Content" ObjectID="_1688590717" r:id="rId264"/>
              </w:objec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 Khẳng định nào sau đây là đúng?</w:t>
            </w:r>
          </w:p>
          <w:p w14:paraId="33BE5AB8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84" w:name="c12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CA7EBD">
              <w:rPr>
                <w:rFonts w:ascii="Chu Van An" w:eastAsia="Times New Roman" w:hAnsi="Chu Van An" w:cs="Chu Van An"/>
                <w:bCs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Ba số hạng đầu của dãy là: </w:t>
            </w:r>
            <w:r w:rsidRPr="00CA7EBD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140" w:dyaOrig="735" w14:anchorId="4ECE51A9">
                <v:shape id="_x0000_i8973" type="#_x0000_t75" style="width:57pt;height:36.75pt" o:ole="">
                  <v:imagedata r:id="rId265" o:title=""/>
                </v:shape>
                <o:OLEObject Type="Embed" ProgID="Equation.DSMT4" ShapeID="_x0000_i8973" DrawAspect="Content" ObjectID="_1688590718" r:id="rId26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8AB0AD4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85" w:name="c12b"/>
            <w:bookmarkEnd w:id="8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Ba số hạng đầu của dãy là: </w:t>
            </w:r>
            <w:r w:rsidRPr="00CA7EBD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05" w:dyaOrig="735" w14:anchorId="5C1FA0C0">
                <v:shape id="_x0000_i8974" type="#_x0000_t75" style="width:65.25pt;height:36.75pt" o:ole="">
                  <v:imagedata r:id="rId267" o:title=""/>
                </v:shape>
                <o:OLEObject Type="Embed" ProgID="Equation.DSMT4" ShapeID="_x0000_i8974" DrawAspect="Content" ObjectID="_1688590719" r:id="rId26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4CB3384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86" w:name="c12c"/>
            <w:bookmarkEnd w:id="8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Ba số hạng đầu của dãy là: </w:t>
            </w:r>
            <w:r w:rsidRPr="00CA7EBD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140" w:dyaOrig="735" w14:anchorId="4466D638">
                <v:shape id="_x0000_i8975" type="#_x0000_t75" style="width:57pt;height:36.75pt" o:ole="">
                  <v:imagedata r:id="rId269" o:title=""/>
                </v:shape>
                <o:OLEObject Type="Embed" ProgID="Equation.DSMT4" ShapeID="_x0000_i8975" DrawAspect="Content" ObjectID="_1688590720" r:id="rId27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2843A40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bookmarkStart w:id="87" w:name="c12d"/>
            <w:bookmarkEnd w:id="8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CA7EBD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 xml:space="preserve">Ba số hạng đầu của dãy là: </w:t>
            </w:r>
            <w:r w:rsidRPr="00CA7EBD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305" w:dyaOrig="735" w14:anchorId="3834EE79">
                <v:shape id="_x0000_i8976" type="#_x0000_t75" style="width:65.25pt;height:36.75pt" o:ole="">
                  <v:imagedata r:id="rId271" o:title=""/>
                </v:shape>
                <o:OLEObject Type="Embed" ProgID="Equation.DSMT4" ShapeID="_x0000_i8976" DrawAspect="Content" ObjectID="_1688590721" r:id="rId27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87"/>
          <w:p w14:paraId="65BB8748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48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41D3C8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35B3DAFD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E74E68" w14:textId="77777777" w:rsidR="00A108B6" w:rsidRPr="00CA7EBD" w:rsidRDefault="00A108B6" w:rsidP="003A0D19">
            <w:pPr>
              <w:contextualSpacing/>
              <w:mirrorIndents/>
              <w:rPr>
                <w:rFonts w:ascii="Chu Van An" w:eastAsia="Times New Roman" w:hAnsi="Chu Van An" w:cs="Chu Van An"/>
                <w:sz w:val="24"/>
                <w:szCs w:val="24"/>
                <w:lang w:val="fr-FR" w:eastAsia="vi-VN"/>
              </w:rPr>
            </w:pPr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Câu </w:t>
            </w:r>
            <w:bookmarkStart w:id="88" w:name="c13q"/>
            <w:bookmarkEnd w:id="88"/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13:</w: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1AD6069">
                <v:shape id="_x0000_i8977" type="#_x0000_t75" style="width:24pt;height:20.25pt" o:ole="">
                  <v:imagedata r:id="rId273" o:title=""/>
                </v:shape>
                <o:OLEObject Type="Embed" ProgID="Equation.DSMT4" ShapeID="_x0000_i8977" DrawAspect="Content" ObjectID="_1688590722" r:id="rId27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biết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60" w14:anchorId="53588EC9">
                <v:shape id="_x0000_i8978" type="#_x0000_t75" style="width:62.25pt;height:33pt" o:ole="">
                  <v:imagedata r:id="rId275" o:title=""/>
                </v:shape>
                <o:OLEObject Type="Embed" ProgID="Equation.DSMT4" ShapeID="_x0000_i8978" DrawAspect="Content" ObjectID="_1688590723" r:id="rId27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 với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315" w14:anchorId="076A8B6A">
                <v:shape id="_x0000_i8979" type="#_x0000_t75" style="width:35.25pt;height:15.75pt" o:ole="">
                  <v:imagedata r:id="rId277" o:title=""/>
                </v:shape>
                <o:OLEObject Type="Embed" ProgID="Equation.DSMT4" ShapeID="_x0000_i8979" DrawAspect="Content" ObjectID="_1688590724" r:id="rId27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 xml:space="preserve">. Tìm số hạng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1D73258C">
                <v:shape id="_x0000_i8980" type="#_x0000_t75" style="width:12.75pt;height:18pt" o:ole="">
                  <v:imagedata r:id="rId279" o:title=""/>
                </v:shape>
                <o:OLEObject Type="Embed" ProgID="Equation.DSMT4" ShapeID="_x0000_i8980" DrawAspect="Content" ObjectID="_1688590725" r:id="rId28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 w:eastAsia="vi-VN"/>
              </w:rPr>
              <w:t>.</w:t>
            </w:r>
          </w:p>
          <w:p w14:paraId="29B7B224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</w:pPr>
            <w:bookmarkStart w:id="89" w:name="c13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  <w:t>A.</w:t>
            </w:r>
            <w:r w:rsidRPr="00CA7EBD">
              <w:rPr>
                <w:rFonts w:ascii="Chu Van An" w:eastAsia="Times New Roman" w:hAnsi="Chu Van An" w:cs="Chu Van An"/>
                <w:sz w:val="24"/>
                <w:szCs w:val="24"/>
                <w:lang w:val="fr-FR" w:eastAsia="vi-VN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65741CA3">
                <v:shape id="_x0000_i8981" type="#_x0000_t75" style="width:38.25pt;height:30.75pt" o:ole="">
                  <v:imagedata r:id="rId281" o:title=""/>
                </v:shape>
                <o:OLEObject Type="Embed" ProgID="Equation.DSMT4" ShapeID="_x0000_i8981" DrawAspect="Content" ObjectID="_1688590726" r:id="rId282"/>
              </w:object>
            </w:r>
            <w:bookmarkStart w:id="90" w:name="c13b"/>
            <w:bookmarkEnd w:id="8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327B7C92">
                <v:shape id="_x0000_i8982" type="#_x0000_t75" style="width:38.25pt;height:30.75pt" o:ole="">
                  <v:imagedata r:id="rId283" o:title=""/>
                </v:shape>
                <o:OLEObject Type="Embed" ProgID="Equation.DSMT4" ShapeID="_x0000_i8982" DrawAspect="Content" ObjectID="_1688590727" r:id="rId284"/>
              </w:object>
            </w:r>
            <w:bookmarkStart w:id="91" w:name="c13c"/>
            <w:bookmarkEnd w:id="9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85" w:dyaOrig="615" w14:anchorId="4666C155">
                <v:shape id="_x0000_i8983" type="#_x0000_t75" style="width:44.25pt;height:30.75pt" o:ole="">
                  <v:imagedata r:id="rId285" o:title=""/>
                </v:shape>
                <o:OLEObject Type="Embed" ProgID="Equation.DSMT4" ShapeID="_x0000_i8983" DrawAspect="Content" ObjectID="_1688590728" r:id="rId286"/>
              </w:object>
            </w:r>
            <w:bookmarkStart w:id="92" w:name="c13d"/>
            <w:bookmarkEnd w:id="9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6F13C0FA">
                <v:shape id="_x0000_i8984" type="#_x0000_t75" style="width:38.25pt;height:30.75pt" o:ole="">
                  <v:imagedata r:id="rId287" o:title=""/>
                </v:shape>
                <o:OLEObject Type="Embed" ProgID="Equation.DSMT4" ShapeID="_x0000_i8984" DrawAspect="Content" ObjectID="_1688590729" r:id="rId288"/>
              </w:object>
            </w:r>
          </w:p>
          <w:bookmarkEnd w:id="92"/>
          <w:p w14:paraId="0739D810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7"/>
        <w:bookmarkEnd w:id="49"/>
        <w:bookmarkEnd w:id="50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228E24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7049D1FB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E4E291" w14:textId="77777777" w:rsidR="00A108B6" w:rsidRPr="00CA7EBD" w:rsidRDefault="00A108B6" w:rsidP="003A0D19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3" w:name="c14q"/>
            <w:bookmarkEnd w:id="93"/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3DF34A0">
                <v:shape id="_x0000_i8985" type="#_x0000_t75" style="width:24pt;height:20.25pt" o:ole="">
                  <v:imagedata r:id="rId289" o:title=""/>
                </v:shape>
                <o:OLEObject Type="Embed" ProgID="Equation.DSMT4" ShapeID="_x0000_i8985" DrawAspect="Content" ObjectID="_1688590730" r:id="rId29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xác định bởi </w:t>
            </w:r>
            <w:r w:rsidRPr="00CA7EBD">
              <w:rPr>
                <w:rFonts w:ascii="Chu Van An" w:eastAsia="Times New Roman" w:hAnsi="Chu Van An" w:cs="Chu Van An"/>
                <w:position w:val="-44"/>
                <w:sz w:val="24"/>
                <w:szCs w:val="24"/>
              </w:rPr>
              <w:object w:dxaOrig="1515" w:dyaOrig="1005" w14:anchorId="04F2B712">
                <v:shape id="_x0000_i8986" type="#_x0000_t75" style="width:76.5pt;height:50.25pt" o:ole="">
                  <v:imagedata r:id="rId291" o:title=""/>
                </v:shape>
                <o:OLEObject Type="Embed" ProgID="Equation.DSMT4" ShapeID="_x0000_i8986" DrawAspect="Content" ObjectID="_1688590731" r:id="rId29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CA7EBD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05" w:dyaOrig="360" w14:anchorId="6E65D1F4">
                <v:shape id="_x0000_i8987" type="#_x0000_t75" style="width:65.25pt;height:18pt" o:ole="">
                  <v:imagedata r:id="rId293" o:title=""/>
                </v:shape>
                <o:OLEObject Type="Embed" ProgID="Equation.DSMT4" ShapeID="_x0000_i8987" DrawAspect="Content" ObjectID="_1688590732" r:id="rId29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. Tìm số hạng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5334621E">
                <v:shape id="_x0000_i8988" type="#_x0000_t75" style="width:12.75pt;height:18pt" o:ole="">
                  <v:imagedata r:id="rId295" o:title=""/>
                </v:shape>
                <o:OLEObject Type="Embed" ProgID="Equation.DSMT4" ShapeID="_x0000_i8988" DrawAspect="Content" ObjectID="_1688590733" r:id="rId29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AD4B988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4" w:name="c14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05" w:dyaOrig="615" w14:anchorId="1BA50912">
                <v:shape id="_x0000_i8989" type="#_x0000_t75" style="width:35.25pt;height:30.75pt" o:ole="">
                  <v:imagedata r:id="rId297" o:title=""/>
                </v:shape>
                <o:OLEObject Type="Embed" ProgID="Equation.DSMT4" ShapeID="_x0000_i8989" DrawAspect="Content" ObjectID="_1688590734" r:id="rId298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5" w:name="c14b"/>
            <w:bookmarkEnd w:id="9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15" w:dyaOrig="360" w14:anchorId="2559A7CB">
                <v:shape id="_x0000_i8990" type="#_x0000_t75" style="width:30.75pt;height:18pt" o:ole="">
                  <v:imagedata r:id="rId299" o:title=""/>
                </v:shape>
                <o:OLEObject Type="Embed" ProgID="Equation.DSMT4" ShapeID="_x0000_i8990" DrawAspect="Content" ObjectID="_1688590735" r:id="rId300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6" w:name="c14c"/>
            <w:bookmarkEnd w:id="9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80" w:dyaOrig="615" w14:anchorId="7B86EFAF">
                <v:shape id="_x0000_i8991" type="#_x0000_t75" style="width:39pt;height:30.75pt" o:ole="">
                  <v:imagedata r:id="rId301" o:title=""/>
                </v:shape>
                <o:OLEObject Type="Embed" ProgID="Equation.DSMT4" ShapeID="_x0000_i8991" DrawAspect="Content" ObjectID="_1688590736" r:id="rId302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7" w:name="c14d"/>
            <w:bookmarkEnd w:id="9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825" w:dyaOrig="615" w14:anchorId="02A5FDB8">
                <v:shape id="_x0000_i8992" type="#_x0000_t75" style="width:41.25pt;height:30.75pt" o:ole="">
                  <v:imagedata r:id="rId303" o:title=""/>
                </v:shape>
                <o:OLEObject Type="Embed" ProgID="Equation.DSMT4" ShapeID="_x0000_i8992" DrawAspect="Content" ObjectID="_1688590737" r:id="rId304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7"/>
          <w:p w14:paraId="6DDE5C9D" w14:textId="77777777" w:rsidR="00A108B6" w:rsidRPr="00297089" w:rsidRDefault="00A108B6" w:rsidP="003A0D19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8"/>
        <w:bookmarkEnd w:id="51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693D472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6CE07A20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098FB4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8" w:name="c15q"/>
            <w:bookmarkEnd w:id="9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35033A1C">
                <v:shape id="_x0000_i8993" type="#_x0000_t75" style="width:24pt;height:20.25pt" o:ole="">
                  <v:imagedata r:id="rId305" o:title=""/>
                </v:shape>
                <o:OLEObject Type="Embed" ProgID="Equation.DSMT4" ShapeID="_x0000_i8993" DrawAspect="Content" ObjectID="_1688590738" r:id="rId30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xác định bởi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60" w14:anchorId="57D91BD7">
                <v:shape id="_x0000_i8994" type="#_x0000_t75" style="width:56.25pt;height:33pt" o:ole="">
                  <v:imagedata r:id="rId307" o:title=""/>
                </v:shape>
                <o:OLEObject Type="Embed" ProgID="Equation.DSMT4" ShapeID="_x0000_i8994" DrawAspect="Content" ObjectID="_1688590739" r:id="rId30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với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3F0DE584">
                <v:shape id="_x0000_i8995" type="#_x0000_t75" style="width:24.75pt;height:14.25pt" o:ole="">
                  <v:imagedata r:id="rId309" o:title=""/>
                </v:shape>
                <o:OLEObject Type="Embed" ProgID="Equation.DSMT4" ShapeID="_x0000_i8995" DrawAspect="Content" ObjectID="_1688590740" r:id="rId31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Có bao nhiêu số hạng của dãy số có giá trị bằng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60" w:dyaOrig="615" w14:anchorId="132ACDB3">
                <v:shape id="_x0000_i8996" type="#_x0000_t75" style="width:18pt;height:30.75pt" o:ole="">
                  <v:imagedata r:id="rId311" o:title=""/>
                </v:shape>
                <o:OLEObject Type="Embed" ProgID="Equation.DSMT4" ShapeID="_x0000_i8996" DrawAspect="Content" ObjectID="_1688590741" r:id="rId31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18DAE09B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9" w:name="c15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6C221036">
                <v:shape id="_x0000_i8997" type="#_x0000_t75" style="width:9pt;height:13.5pt" o:ole="">
                  <v:imagedata r:id="rId313" o:title=""/>
                </v:shape>
                <o:OLEObject Type="Embed" ProgID="Equation.DSMT4" ShapeID="_x0000_i8997" DrawAspect="Content" ObjectID="_1688590742" r:id="rId31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15b"/>
            <w:bookmarkEnd w:id="9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1D4CCB1">
                <v:shape id="_x0000_i8998" type="#_x0000_t75" style="width:9.75pt;height:12.75pt" o:ole="">
                  <v:imagedata r:id="rId315" o:title=""/>
                </v:shape>
                <o:OLEObject Type="Embed" ProgID="Equation.DSMT4" ShapeID="_x0000_i8998" DrawAspect="Content" ObjectID="_1688590743" r:id="rId31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5c"/>
            <w:bookmarkEnd w:id="10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55" w14:anchorId="0BBDA3DB">
                <v:shape id="_x0000_i8999" type="#_x0000_t75" style="width:6.75pt;height:12.75pt" o:ole="">
                  <v:imagedata r:id="rId317" o:title=""/>
                </v:shape>
                <o:OLEObject Type="Embed" ProgID="Equation.DSMT4" ShapeID="_x0000_i8999" DrawAspect="Content" ObjectID="_1688590744" r:id="rId318"/>
              </w:objec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102" w:name="c15d"/>
            <w:bookmarkEnd w:id="10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" w:dyaOrig="285" w14:anchorId="0543BE49">
                <v:shape id="_x0000_i9000" type="#_x0000_t75" style="width:10.5pt;height:14.25pt" o:ole="">
                  <v:imagedata r:id="rId319" o:title=""/>
                </v:shape>
                <o:OLEObject Type="Embed" ProgID="Equation.DSMT4" ShapeID="_x0000_i9000" DrawAspect="Content" ObjectID="_1688590745" r:id="rId32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2"/>
          <w:p w14:paraId="1FE76996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9"/>
        <w:bookmarkEnd w:id="10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BCA59B7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27B4EA76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BA03C0" w14:textId="77777777" w:rsidR="00A108B6" w:rsidRPr="00CA7EBD" w:rsidRDefault="00A108B6" w:rsidP="003A0D19">
            <w:pPr>
              <w:mirrorIndents/>
              <w:rPr>
                <w:rFonts w:ascii="Chu Van An" w:eastAsia="Arial" w:hAnsi="Chu Van An" w:cs="Chu Van An"/>
                <w:b/>
                <w:color w:val="000000"/>
                <w:sz w:val="24"/>
                <w:szCs w:val="24"/>
              </w:rPr>
            </w:pPr>
            <w:r w:rsidRPr="00CA7EB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3" w:name="c16q"/>
            <w:bookmarkEnd w:id="103"/>
            <w:r w:rsidRPr="00CA7EBD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480" w:dyaOrig="405" w14:anchorId="12E7B311">
                <v:shape id="_x0000_i9001" type="#_x0000_t75" style="width:24pt;height:20.25pt" o:ole="">
                  <v:imagedata r:id="rId321" o:title=""/>
                </v:shape>
                <o:OLEObject Type="Embed" ProgID="Equation.DSMT4" ShapeID="_x0000_i9001" DrawAspect="Content" ObjectID="_1688590746" r:id="rId322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 xml:space="preserve"> có số hạng tổng quát là </w:t>
            </w:r>
            <w:r w:rsidRPr="00CA7EBD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095" w:dyaOrig="630" w14:anchorId="5DCD3DA9">
                <v:shape id="_x0000_i9002" type="#_x0000_t75" style="width:54.75pt;height:31.5pt" o:ole="">
                  <v:imagedata r:id="rId323" o:title=""/>
                </v:shape>
                <o:OLEObject Type="Embed" ProgID="Equation.DSMT4" ShapeID="_x0000_i9002" DrawAspect="Content" ObjectID="_1688590747" r:id="rId324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 xml:space="preserve">. Khi đó </w:t>
            </w:r>
            <w:r w:rsidRPr="00CA7EBD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465" w:dyaOrig="630" w14:anchorId="25C355DC">
                <v:shape id="_x0000_i9003" type="#_x0000_t75" style="width:23.25pt;height:31.5pt" o:ole="">
                  <v:imagedata r:id="rId325" o:title=""/>
                </v:shape>
                <o:OLEObject Type="Embed" ProgID="Equation.DSMT4" ShapeID="_x0000_i9003" DrawAspect="Content" ObjectID="_1688590748" r:id="rId326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 xml:space="preserve"> là số hạng thứ mấy của dãy số?</w:t>
            </w:r>
          </w:p>
          <w:p w14:paraId="4D2ECCC4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04" w:name="c16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eastAsia="Arial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Arial" w:hAnsi="Chu Van An" w:cs="Chu Van An"/>
                <w:color w:val="0000FF"/>
                <w:position w:val="-6"/>
                <w:sz w:val="24"/>
                <w:szCs w:val="24"/>
              </w:rPr>
              <w:object w:dxaOrig="330" w:dyaOrig="270" w14:anchorId="51C1AE1D">
                <v:shape id="_x0000_i9004" type="#_x0000_t75" style="width:16.5pt;height:13.5pt" o:ole="">
                  <v:imagedata r:id="rId327" o:title=""/>
                </v:shape>
                <o:OLEObject Type="Embed" ProgID="Equation.DSMT4" ShapeID="_x0000_i9004" DrawAspect="Content" ObjectID="_1688590749" r:id="rId328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105" w:name="c16b"/>
            <w:bookmarkEnd w:id="10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Arial" w:hAnsi="Chu Van An" w:cs="Chu Van An"/>
                <w:color w:val="0000FF"/>
                <w:position w:val="-6"/>
                <w:sz w:val="24"/>
                <w:szCs w:val="24"/>
              </w:rPr>
              <w:object w:dxaOrig="270" w:dyaOrig="270" w14:anchorId="0E417C89">
                <v:shape id="_x0000_i9005" type="#_x0000_t75" style="width:13.5pt;height:13.5pt" o:ole="">
                  <v:imagedata r:id="rId329" o:title=""/>
                </v:shape>
                <o:OLEObject Type="Embed" ProgID="Equation.DSMT4" ShapeID="_x0000_i9005" DrawAspect="Content" ObjectID="_1688590750" r:id="rId330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106" w:name="c16c"/>
            <w:bookmarkEnd w:id="10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Arial" w:hAnsi="Chu Van An" w:cs="Chu Van An"/>
                <w:color w:val="0000FF"/>
                <w:position w:val="-4"/>
                <w:sz w:val="24"/>
                <w:szCs w:val="24"/>
              </w:rPr>
              <w:object w:dxaOrig="330" w:dyaOrig="270" w14:anchorId="015339C3">
                <v:shape id="_x0000_i9006" type="#_x0000_t75" style="width:16.5pt;height:13.5pt" o:ole="">
                  <v:imagedata r:id="rId331" o:title=""/>
                </v:shape>
                <o:OLEObject Type="Embed" ProgID="Equation.DSMT4" ShapeID="_x0000_i9006" DrawAspect="Content" ObjectID="_1688590751" r:id="rId332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107" w:name="c16d"/>
            <w:bookmarkEnd w:id="10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Arial" w:hAnsi="Chu Van An" w:cs="Chu Van An"/>
                <w:color w:val="0000FF"/>
                <w:position w:val="-4"/>
                <w:sz w:val="24"/>
                <w:szCs w:val="24"/>
              </w:rPr>
              <w:object w:dxaOrig="300" w:dyaOrig="270" w14:anchorId="70DBA4D6">
                <v:shape id="_x0000_i9007" type="#_x0000_t75" style="width:15pt;height:13.5pt" o:ole="">
                  <v:imagedata r:id="rId333" o:title=""/>
                </v:shape>
                <o:OLEObject Type="Embed" ProgID="Equation.DSMT4" ShapeID="_x0000_i9007" DrawAspect="Content" ObjectID="_1688590752" r:id="rId334"/>
              </w:object>
            </w:r>
            <w:r w:rsidRPr="00CA7EBD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bookmarkEnd w:id="107"/>
          <w:p w14:paraId="17726A53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2"/>
        <w:bookmarkEnd w:id="53"/>
        <w:bookmarkEnd w:id="54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65B3F1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1C73628C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937666" w14:textId="77777777" w:rsidR="00A108B6" w:rsidRPr="00CA7EBD" w:rsidRDefault="00A108B6" w:rsidP="003A0D19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8" w:name="c17q"/>
            <w:bookmarkEnd w:id="108"/>
            <w:r w:rsidRPr="00CA7EBD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354F8C05">
                <v:shape id="_x0000_i9008" type="#_x0000_t75" style="width:24pt;height:20.25pt" o:ole="">
                  <v:imagedata r:id="rId335" o:title=""/>
                </v:shape>
                <o:OLEObject Type="Embed" ProgID="Equation.DSMT4" ShapeID="_x0000_i9008" DrawAspect="Content" ObjectID="_1688590753" r:id="rId33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45" w:dyaOrig="375" w14:anchorId="47BB7EF2">
                <v:shape id="_x0000_i9009" type="#_x0000_t75" style="width:122.25pt;height:18.75pt" o:ole="">
                  <v:imagedata r:id="rId337" o:title=""/>
                </v:shape>
                <o:OLEObject Type="Embed" ProgID="Equation.DSMT4" ShapeID="_x0000_i9009" DrawAspect="Content" ObjectID="_1688590754" r:id="rId33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7F01EFAA">
                <v:shape id="_x0000_i9010" type="#_x0000_t75" style="width:24.75pt;height:14.25pt" o:ole="">
                  <v:imagedata r:id="rId339" o:title=""/>
                </v:shape>
                <o:OLEObject Type="Embed" ProgID="Equation.DSMT4" ShapeID="_x0000_i9010" DrawAspect="Content" ObjectID="_1688590755" r:id="rId34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315" w:dyaOrig="360" w14:anchorId="0854403A">
                <v:shape id="_x0000_i9011" type="#_x0000_t75" style="width:15.75pt;height:18pt" o:ole="">
                  <v:imagedata r:id="rId341" o:title=""/>
                </v:shape>
                <o:OLEObject Type="Embed" ProgID="Equation.DSMT4" ShapeID="_x0000_i9011" DrawAspect="Content" ObjectID="_1688590756" r:id="rId34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E321679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9" w:name="c17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>A.</w:t>
            </w:r>
            <w:r w:rsidRPr="00CA7EBD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25" w:dyaOrig="360" w14:anchorId="2330A11A">
                <v:shape id="_x0000_i9012" type="#_x0000_t75" style="width:41.25pt;height:18pt" o:ole="">
                  <v:imagedata r:id="rId343" o:title=""/>
                </v:shape>
                <o:OLEObject Type="Embed" ProgID="Equation.DSMT4" ShapeID="_x0000_i9012" DrawAspect="Content" ObjectID="_1688590757" r:id="rId34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0" w:name="c17b"/>
            <w:bookmarkEnd w:id="10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10" w:dyaOrig="345" w14:anchorId="1BA1267C">
                <v:shape id="_x0000_i9013" type="#_x0000_t75" style="width:40.5pt;height:17.25pt" o:ole="">
                  <v:imagedata r:id="rId345" o:title=""/>
                </v:shape>
                <o:OLEObject Type="Embed" ProgID="Equation.DSMT4" ShapeID="_x0000_i9013" DrawAspect="Content" ObjectID="_1688590758" r:id="rId34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1" w:name="c17c"/>
            <w:bookmarkEnd w:id="11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00" w:dyaOrig="345" w14:anchorId="104E13D4">
                <v:shape id="_x0000_i9014" type="#_x0000_t75" style="width:45pt;height:17.25pt" o:ole="">
                  <v:imagedata r:id="rId347" o:title=""/>
                </v:shape>
                <o:OLEObject Type="Embed" ProgID="Equation.DSMT4" ShapeID="_x0000_i9014" DrawAspect="Content" ObjectID="_1688590759" r:id="rId34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2" w:name="c17d"/>
            <w:bookmarkEnd w:id="11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00" w:dyaOrig="375" w14:anchorId="1E5B6902">
                <v:shape id="_x0000_i9015" type="#_x0000_t75" style="width:45pt;height:18.75pt" o:ole="">
                  <v:imagedata r:id="rId349" o:title=""/>
                </v:shape>
                <o:OLEObject Type="Embed" ProgID="Equation.DSMT4" ShapeID="_x0000_i9015" DrawAspect="Content" ObjectID="_1688590760" r:id="rId35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2"/>
          <w:p w14:paraId="7294FD9D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D2722F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A108B6" w:rsidRPr="00297089" w14:paraId="07C45521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9856CD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13" w:name="c18q"/>
            <w:bookmarkEnd w:id="11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18:</w:t>
            </w:r>
            <w:r w:rsidRPr="00CA7EBD">
              <w:rPr>
                <w:rFonts w:ascii="Chu Van An" w:hAnsi="Chu Van An" w:cs="Chu Van An"/>
                <w:szCs w:val="24"/>
                <w:lang w:val="pt-BR"/>
              </w:rPr>
              <w:t xml:space="preserve">Cho dãy số </w:t>
            </w:r>
            <w:r w:rsidRPr="00CA7EBD">
              <w:rPr>
                <w:position w:val="-32"/>
              </w:rPr>
              <w:object w:dxaOrig="1335" w:dyaOrig="765" w14:anchorId="33D84606">
                <v:shape id="_x0000_i9016" type="#_x0000_t75" style="width:66.75pt;height:38.25pt" o:ole="">
                  <v:imagedata r:id="rId351" o:title=""/>
                </v:shape>
                <o:OLEObject Type="Embed" ProgID="Equation.DSMT4" ShapeID="_x0000_i9016" DrawAspect="Content" ObjectID="_1688590761" r:id="rId352"/>
              </w:object>
            </w:r>
            <w:r w:rsidRPr="00CA7EBD">
              <w:rPr>
                <w:rFonts w:ascii="Chu Van An" w:hAnsi="Chu Van An" w:cs="Chu Van An"/>
                <w:szCs w:val="24"/>
                <w:lang w:val="pt-BR"/>
              </w:rPr>
              <w:t xml:space="preserve">. Tìm số hạng thứ </w:t>
            </w:r>
            <w:r w:rsidRPr="00CA7EBD">
              <w:rPr>
                <w:position w:val="-6"/>
              </w:rPr>
              <w:object w:dxaOrig="180" w:dyaOrig="285" w14:anchorId="0B0314EC">
                <v:shape id="_x0000_i9017" type="#_x0000_t75" style="width:9pt;height:14.25pt" o:ole="">
                  <v:imagedata r:id="rId353" o:title=""/>
                </v:shape>
                <o:OLEObject Type="Embed" ProgID="Equation.DSMT4" ShapeID="_x0000_i9017" DrawAspect="Content" ObjectID="_1688590762" r:id="rId354"/>
              </w:object>
            </w:r>
            <w:r w:rsidRPr="00CA7EBD">
              <w:rPr>
                <w:rFonts w:ascii="Chu Van An" w:hAnsi="Chu Van An" w:cs="Chu Van An"/>
                <w:szCs w:val="24"/>
                <w:lang w:val="pt-BR"/>
              </w:rPr>
              <w:t>của dãy số.</w:t>
            </w:r>
          </w:p>
          <w:p w14:paraId="1C46A3F5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14" w:name="c18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color w:val="0000FF"/>
                <w:szCs w:val="24"/>
                <w:lang w:val="pt-BR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104652D1">
                <v:shape id="_x0000_i9018" type="#_x0000_t75" style="width:14.25pt;height:14.25pt" o:ole="">
                  <v:imagedata r:id="rId355" o:title=""/>
                </v:shape>
                <o:OLEObject Type="Embed" ProgID="Equation.DSMT4" ShapeID="_x0000_i9018" DrawAspect="Content" ObjectID="_1688590763" r:id="rId35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15" w:name="c18b"/>
            <w:bookmarkEnd w:id="11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74E3CE6D">
                <v:shape id="_x0000_i9019" type="#_x0000_t75" style="width:14.25pt;height:12.75pt" o:ole="">
                  <v:imagedata r:id="rId357" o:title=""/>
                </v:shape>
                <o:OLEObject Type="Embed" ProgID="Equation.DSMT4" ShapeID="_x0000_i9019" DrawAspect="Content" ObjectID="_1688590764" r:id="rId35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16" w:name="c18c"/>
            <w:bookmarkEnd w:id="11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27315C5">
                <v:shape id="_x0000_i9020" type="#_x0000_t75" style="width:14.25pt;height:14.25pt" o:ole="">
                  <v:imagedata r:id="rId359" o:title=""/>
                </v:shape>
                <o:OLEObject Type="Embed" ProgID="Equation.DSMT4" ShapeID="_x0000_i9020" DrawAspect="Content" ObjectID="_1688590765" r:id="rId36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17" w:name="c18d"/>
            <w:bookmarkEnd w:id="11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74170F3D">
                <v:shape id="_x0000_i9021" type="#_x0000_t75" style="width:14.25pt;height:12.75pt" o:ole="">
                  <v:imagedata r:id="rId361" o:title=""/>
                </v:shape>
                <o:OLEObject Type="Embed" ProgID="Equation.DSMT4" ShapeID="_x0000_i9021" DrawAspect="Content" ObjectID="_1688590766" r:id="rId36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117"/>
          <w:p w14:paraId="5D0CAB4B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1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144C6A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3B53DE6C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028591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8" w:name="c19q"/>
            <w:bookmarkEnd w:id="11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dãy số có tổng </w:t>
            </w:r>
            <w:r w:rsidRPr="00CA7EBD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25" w14:anchorId="33B08DD9">
                <v:shape id="_x0000_i9022" type="#_x0000_t75" style="width:9.75pt;height:11.25pt" o:ole="">
                  <v:imagedata r:id="rId363" o:title=""/>
                </v:shape>
                <o:OLEObject Type="Embed" ProgID="Equation.DSMT4" ShapeID="_x0000_i9022" DrawAspect="Content" ObjectID="_1688590767" r:id="rId364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số hạng đầu tiên được tính bởi công thức </w:t>
            </w:r>
            <w:r w:rsidRPr="00CA7EBD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</w:rPr>
              <w:object w:dxaOrig="1200" w:dyaOrig="375" w14:anchorId="173E8CE2">
                <v:shape id="_x0000_i9023" type="#_x0000_t75" style="width:60pt;height:18.75pt" o:ole="">
                  <v:imagedata r:id="rId365" o:title=""/>
                </v:shape>
                <o:OLEObject Type="Embed" ProgID="Equation.DSMT4" ShapeID="_x0000_i9023" DrawAspect="Content" ObjectID="_1688590768" r:id="rId366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 Số hạng thứ tư của dãy số bằng</w:t>
            </w:r>
          </w:p>
          <w:p w14:paraId="05CAD675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9" w:name="c19a"/>
            <w:r w:rsidRPr="00CA7EB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bCs/>
                <w:color w:val="0000FF"/>
                <w:position w:val="-6"/>
                <w:sz w:val="24"/>
                <w:szCs w:val="24"/>
              </w:rPr>
              <w:object w:dxaOrig="315" w:dyaOrig="285" w14:anchorId="55AF85C7">
                <v:shape id="_x0000_i9024" type="#_x0000_t75" style="width:15.75pt;height:14.25pt" o:ole="">
                  <v:imagedata r:id="rId367" o:title=""/>
                </v:shape>
                <o:OLEObject Type="Embed" ProgID="Equation.DSMT4" ShapeID="_x0000_i9024" DrawAspect="Content" ObjectID="_1688590769" r:id="rId368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0" w:name="c19b"/>
            <w:bookmarkEnd w:id="11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85" w14:anchorId="49AC0EAA">
                <v:shape id="_x0000_i9025" type="#_x0000_t75" style="width:9.75pt;height:14.25pt" o:ole="">
                  <v:imagedata r:id="rId369" o:title=""/>
                </v:shape>
                <o:OLEObject Type="Embed" ProgID="Equation.DSMT4" ShapeID="_x0000_i9025" DrawAspect="Content" ObjectID="_1688590770" r:id="rId370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1" w:name="c19c"/>
            <w:bookmarkEnd w:id="12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80" w:dyaOrig="285" w14:anchorId="68BB74C2">
                <v:shape id="_x0000_i9026" type="#_x0000_t75" style="width:9pt;height:14.25pt" o:ole="">
                  <v:imagedata r:id="rId371" o:title=""/>
                </v:shape>
                <o:OLEObject Type="Embed" ProgID="Equation.DSMT4" ShapeID="_x0000_i9026" DrawAspect="Content" ObjectID="_1688590771" r:id="rId372"/>
              </w:objec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2" w:name="c19d"/>
            <w:bookmarkEnd w:id="12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15" w:dyaOrig="285" w14:anchorId="7A7B30FB">
                <v:shape id="_x0000_i9027" type="#_x0000_t75" style="width:15.75pt;height:14.25pt" o:ole="">
                  <v:imagedata r:id="rId373" o:title=""/>
                </v:shape>
                <o:OLEObject Type="Embed" ProgID="Equation.DSMT4" ShapeID="_x0000_i9027" DrawAspect="Content" ObjectID="_1688590772" r:id="rId37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2"/>
          <w:p w14:paraId="5192049E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2"/>
        <w:bookmarkEnd w:id="13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C8117D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368F3A93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88B24C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3" w:name="c20q"/>
            <w:bookmarkEnd w:id="12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CA7EBD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CA7EBD">
              <w:rPr>
                <w:rFonts w:eastAsia="Arial"/>
                <w:position w:val="-14"/>
              </w:rPr>
              <w:object w:dxaOrig="495" w:dyaOrig="405" w14:anchorId="63130CB6">
                <v:shape id="_x0000_i9028" type="#_x0000_t75" style="width:24.75pt;height:20.25pt" o:ole="">
                  <v:imagedata r:id="rId375" o:title=""/>
                </v:shape>
                <o:OLEObject Type="Embed" ProgID="Equation.DSMT4" ShapeID="_x0000_i9028" DrawAspect="Content" ObjectID="_1688590773" r:id="rId376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xác định bởi </w:t>
            </w:r>
            <w:r w:rsidRPr="00CA7EBD">
              <w:rPr>
                <w:rFonts w:eastAsia="Arial"/>
                <w:position w:val="-24"/>
              </w:rPr>
              <w:object w:dxaOrig="3030" w:dyaOrig="630" w14:anchorId="6CDB81F3">
                <v:shape id="_x0000_i9029" type="#_x0000_t75" style="width:151.5pt;height:31.5pt" o:ole="">
                  <v:imagedata r:id="rId377" o:title=""/>
                </v:shape>
                <o:OLEObject Type="Embed" ProgID="Equation.DSMT4" ShapeID="_x0000_i9029" DrawAspect="Content" ObjectID="_1688590774" r:id="rId378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. Mệnh đề nào dưới đây </w:t>
            </w:r>
            <w:r w:rsidRPr="00CA7EBD">
              <w:rPr>
                <w:rFonts w:ascii="Chu Van An" w:hAnsi="Chu Van An" w:cs="Chu Van An"/>
                <w:b/>
                <w:szCs w:val="24"/>
              </w:rPr>
              <w:t>đúng?</w:t>
            </w:r>
          </w:p>
          <w:p w14:paraId="662CD803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24" w:name="c20a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eastAsia="Arial" w:hAnsi="Chu Van An" w:cs="Chu Van An"/>
                <w:b/>
                <w:position w:val="-12"/>
                <w:szCs w:val="24"/>
              </w:rPr>
              <w:object w:dxaOrig="1740" w:dyaOrig="390" w14:anchorId="3C152D55">
                <v:shape id="_x0000_i9030" type="#_x0000_t75" style="width:87pt;height:19.5pt" o:ole="">
                  <v:imagedata r:id="rId379" o:title=""/>
                </v:shape>
                <o:OLEObject Type="Embed" ProgID="Equation.DSMT4" ShapeID="_x0000_i9030" DrawAspect="Content" ObjectID="_1688590775" r:id="rId380"/>
              </w:object>
            </w:r>
            <w:r w:rsidRPr="00CA7EBD">
              <w:rPr>
                <w:rFonts w:ascii="Chu Van An" w:hAnsi="Chu Van An" w:cs="Chu Van An"/>
                <w:szCs w:val="24"/>
              </w:rPr>
              <w:t>.</w:t>
            </w:r>
            <w:bookmarkStart w:id="125" w:name="c20b"/>
            <w:bookmarkEnd w:id="124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A7EBD">
              <w:rPr>
                <w:rFonts w:ascii="Chu Van An" w:eastAsia="Arial" w:hAnsi="Chu Van An" w:cs="Chu Van An"/>
                <w:b/>
                <w:position w:val="-12"/>
                <w:szCs w:val="24"/>
              </w:rPr>
              <w:object w:dxaOrig="1800" w:dyaOrig="390" w14:anchorId="1378D8A5">
                <v:shape id="_x0000_i9031" type="#_x0000_t75" style="width:90pt;height:19.5pt" o:ole="">
                  <v:imagedata r:id="rId381" o:title=""/>
                </v:shape>
                <o:OLEObject Type="Embed" ProgID="Equation.DSMT4" ShapeID="_x0000_i9031" DrawAspect="Content" ObjectID="_1688590776" r:id="rId382"/>
              </w:object>
            </w:r>
            <w:r w:rsidRPr="00CA7EBD">
              <w:rPr>
                <w:rFonts w:ascii="Chu Van An" w:hAnsi="Chu Van An" w:cs="Chu Van An"/>
                <w:szCs w:val="24"/>
              </w:rPr>
              <w:t>.</w:t>
            </w:r>
          </w:p>
          <w:p w14:paraId="6167D317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26" w:name="c20c"/>
            <w:bookmarkEnd w:id="125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CA7EBD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eastAsia="Arial" w:hAnsi="Chu Van An" w:cs="Chu Van An"/>
                <w:b/>
                <w:position w:val="-12"/>
                <w:szCs w:val="24"/>
              </w:rPr>
              <w:object w:dxaOrig="1800" w:dyaOrig="390" w14:anchorId="1E1BDF5A">
                <v:shape id="_x0000_i9032" type="#_x0000_t75" style="width:90pt;height:19.5pt" o:ole="">
                  <v:imagedata r:id="rId383" o:title=""/>
                </v:shape>
                <o:OLEObject Type="Embed" ProgID="Equation.DSMT4" ShapeID="_x0000_i9032" DrawAspect="Content" ObjectID="_1688590777" r:id="rId384"/>
              </w:object>
            </w:r>
            <w:r w:rsidRPr="00CA7EBD">
              <w:rPr>
                <w:rFonts w:ascii="Chu Van An" w:hAnsi="Chu Van An" w:cs="Chu Van An"/>
                <w:szCs w:val="24"/>
              </w:rPr>
              <w:t>.</w:t>
            </w:r>
            <w:bookmarkStart w:id="127" w:name="c20d"/>
            <w:bookmarkEnd w:id="126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CA7EBD">
              <w:rPr>
                <w:rFonts w:ascii="Chu Van An" w:eastAsia="Arial" w:hAnsi="Chu Van An" w:cs="Chu Van An"/>
                <w:b/>
                <w:position w:val="-12"/>
                <w:szCs w:val="24"/>
              </w:rPr>
              <w:object w:dxaOrig="1740" w:dyaOrig="390" w14:anchorId="2E543605">
                <v:shape id="_x0000_i9033" type="#_x0000_t75" style="width:87pt;height:19.5pt" o:ole="">
                  <v:imagedata r:id="rId385" o:title=""/>
                </v:shape>
                <o:OLEObject Type="Embed" ProgID="Equation.DSMT4" ShapeID="_x0000_i9033" DrawAspect="Content" ObjectID="_1688590778" r:id="rId386"/>
              </w:object>
            </w:r>
          </w:p>
          <w:bookmarkEnd w:id="127"/>
          <w:p w14:paraId="6719F7B0" w14:textId="77777777" w:rsidR="00A108B6" w:rsidRPr="00297089" w:rsidRDefault="00A108B6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5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400F13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03CFD5A4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C6D7BE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28" w:name="c21q"/>
            <w:bookmarkEnd w:id="12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21:</w: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480" w:dyaOrig="405" w14:anchorId="6FA92BBD">
                <v:shape id="_x0000_i9034" type="#_x0000_t75" style="width:24pt;height:20.25pt" o:ole="">
                  <v:imagedata r:id="rId387" o:title=""/>
                </v:shape>
                <o:OLEObject Type="Embed" ProgID="Equation.DSMT4" ShapeID="_x0000_i9034" DrawAspect="Content" ObjectID="_1688590779" r:id="rId38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xác định bởi </w:t>
            </w:r>
            <w:r w:rsidRPr="00CA7EBD">
              <w:rPr>
                <w:rFonts w:ascii="Chu Van An" w:eastAsia="Times New Roman" w:hAnsi="Chu Van An" w:cs="Chu Van An"/>
                <w:position w:val="-34"/>
                <w:sz w:val="24"/>
                <w:szCs w:val="24"/>
                <w:lang w:val="vi-VN"/>
              </w:rPr>
              <w:object w:dxaOrig="2445" w:dyaOrig="795" w14:anchorId="47FFEE44">
                <v:shape id="_x0000_i9035" type="#_x0000_t75" style="width:122.25pt;height:39.75pt" o:ole="">
                  <v:imagedata r:id="rId389" o:title=""/>
                </v:shape>
                <o:OLEObject Type="Embed" ProgID="Equation.DSMT4" ShapeID="_x0000_i9035" DrawAspect="Content" ObjectID="_1688590780" r:id="rId39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số tự nhiên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4064833D">
                <v:shape id="_x0000_i9036" type="#_x0000_t75" style="width:9.75pt;height:11.25pt" o:ole="">
                  <v:imagedata r:id="rId391" o:title=""/>
                </v:shape>
                <o:OLEObject Type="Embed" ProgID="Equation.DSMT4" ShapeID="_x0000_i9036" DrawAspect="Content" ObjectID="_1688590781" r:id="rId39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nhỏ nhất để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  <w:lang w:val="vi-VN"/>
              </w:rPr>
              <w:object w:dxaOrig="945" w:dyaOrig="375" w14:anchorId="6B0BA183">
                <v:shape id="_x0000_i9037" type="#_x0000_t75" style="width:47.25pt;height:18.75pt" o:ole="">
                  <v:imagedata r:id="rId393" o:title=""/>
                </v:shape>
                <o:OLEObject Type="Embed" ProgID="Equation.DSMT4" ShapeID="_x0000_i9037" DrawAspect="Content" ObjectID="_1688590782" r:id="rId394"/>
              </w:object>
            </w:r>
          </w:p>
          <w:p w14:paraId="7A4F72A8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29" w:name="c21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A7EBD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383FFD13">
                <v:shape id="_x0000_i9038" type="#_x0000_t75" style="width:27.75pt;height:14.25pt" o:ole="">
                  <v:imagedata r:id="rId395" o:title=""/>
                </v:shape>
                <o:OLEObject Type="Embed" ProgID="Equation.DSMT4" ShapeID="_x0000_i9038" DrawAspect="Content" ObjectID="_1688590783" r:id="rId39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0" w:name="c21b"/>
            <w:bookmarkEnd w:id="12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40" w:dyaOrig="285" w14:anchorId="09DC9DB1">
                <v:shape id="_x0000_i9039" type="#_x0000_t75" style="width:27pt;height:14.25pt" o:ole="">
                  <v:imagedata r:id="rId397" o:title=""/>
                </v:shape>
                <o:OLEObject Type="Embed" ProgID="Equation.DSMT4" ShapeID="_x0000_i9039" DrawAspect="Content" ObjectID="_1688590784" r:id="rId39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1" w:name="c21c"/>
            <w:bookmarkEnd w:id="13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6F9A5655">
                <v:shape id="_x0000_i9040" type="#_x0000_t75" style="width:27.75pt;height:14.25pt" o:ole="">
                  <v:imagedata r:id="rId399" o:title=""/>
                </v:shape>
                <o:OLEObject Type="Embed" ProgID="Equation.DSMT4" ShapeID="_x0000_i9040" DrawAspect="Content" ObjectID="_1688590785" r:id="rId40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32" w:name="c21d"/>
            <w:bookmarkEnd w:id="13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555" w:dyaOrig="285" w14:anchorId="0EEEDC37">
                <v:shape id="_x0000_i9041" type="#_x0000_t75" style="width:27.75pt;height:14.25pt" o:ole="">
                  <v:imagedata r:id="rId401" o:title=""/>
                </v:shape>
                <o:OLEObject Type="Embed" ProgID="Equation.DSMT4" ShapeID="_x0000_i9041" DrawAspect="Content" ObjectID="_1688590786" r:id="rId40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32"/>
          <w:p w14:paraId="54EE80AE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4"/>
        <w:bookmarkEnd w:id="15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CB718B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60E947C8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439685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3" w:name="c22q"/>
            <w:bookmarkEnd w:id="13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22:</w:t>
            </w:r>
            <w:r w:rsidRPr="00CA7EBD">
              <w:rPr>
                <w:rFonts w:ascii="Chu Van An" w:hAnsi="Chu Van An" w:cs="Chu Van An"/>
                <w:szCs w:val="24"/>
                <w:lang w:val="nl-NL"/>
              </w:rPr>
              <w:t xml:space="preserve">Cho dãy số </w:t>
            </w:r>
            <w:r w:rsidRPr="00CA7EBD">
              <w:rPr>
                <w:position w:val="-14"/>
              </w:rPr>
              <w:object w:dxaOrig="480" w:dyaOrig="405" w14:anchorId="7C82DBA8">
                <v:shape id="_x0000_i9042" type="#_x0000_t75" style="width:24pt;height:20.25pt" o:ole="">
                  <v:imagedata r:id="rId403" o:title=""/>
                </v:shape>
                <o:OLEObject Type="Embed" ProgID="Equation.DSMT4" ShapeID="_x0000_i9042" DrawAspect="Content" ObjectID="_1688590787" r:id="rId404"/>
              </w:object>
            </w:r>
            <w:r w:rsidRPr="00CA7EBD">
              <w:rPr>
                <w:rFonts w:ascii="Chu Van An" w:hAnsi="Chu Van An" w:cs="Chu Van An"/>
                <w:szCs w:val="24"/>
                <w:lang w:val="nl-NL"/>
              </w:rPr>
              <w:t xml:space="preserve"> với </w:t>
            </w:r>
            <w:r w:rsidRPr="00CA7EBD">
              <w:rPr>
                <w:position w:val="-32"/>
              </w:rPr>
              <w:object w:dxaOrig="2160" w:dyaOrig="765" w14:anchorId="4331A648">
                <v:shape id="_x0000_i9043" type="#_x0000_t75" style="width:108pt;height:38.25pt" o:ole="">
                  <v:imagedata r:id="rId405" o:title=""/>
                </v:shape>
                <o:OLEObject Type="Embed" ProgID="Equation.DSMT4" ShapeID="_x0000_i9043" DrawAspect="Content" ObjectID="_1688590788" r:id="rId406"/>
              </w:object>
            </w:r>
            <w:r w:rsidRPr="00CA7EBD">
              <w:rPr>
                <w:rFonts w:ascii="Chu Van An" w:hAnsi="Chu Van An" w:cs="Chu Van An"/>
                <w:szCs w:val="24"/>
                <w:lang w:val="nl-NL"/>
              </w:rPr>
              <w:t xml:space="preserve">. Tính </w:t>
            </w:r>
            <w:r w:rsidRPr="00CA7EBD">
              <w:rPr>
                <w:position w:val="-12"/>
              </w:rPr>
              <w:object w:dxaOrig="375" w:dyaOrig="360" w14:anchorId="62C4E182">
                <v:shape id="_x0000_i9044" type="#_x0000_t75" style="width:18.75pt;height:18pt" o:ole="">
                  <v:imagedata r:id="rId407" o:title=""/>
                </v:shape>
                <o:OLEObject Type="Embed" ProgID="Equation.DSMT4" ShapeID="_x0000_i9044" DrawAspect="Content" ObjectID="_1688590789" r:id="rId408"/>
              </w:object>
            </w:r>
          </w:p>
          <w:p w14:paraId="56F25105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4" w:name="c22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CA7EBD">
              <w:rPr>
                <w:rFonts w:ascii="Chu Van An" w:hAnsi="Chu Van An" w:cs="Chu Van An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95" w:dyaOrig="360" w14:anchorId="360C31C3">
                <v:shape id="_x0000_i9045" type="#_x0000_t75" style="width:54.75pt;height:18pt" o:ole="">
                  <v:imagedata r:id="rId409" o:title=""/>
                </v:shape>
                <o:OLEObject Type="Embed" ProgID="Equation.DSMT4" ShapeID="_x0000_i9045" DrawAspect="Content" ObjectID="_1688590790" r:id="rId410"/>
              </w:object>
            </w:r>
            <w:bookmarkStart w:id="135" w:name="c22b"/>
            <w:bookmarkEnd w:id="13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95" w:dyaOrig="360" w14:anchorId="0CDDD125">
                <v:shape id="_x0000_i9046" type="#_x0000_t75" style="width:54.75pt;height:18pt" o:ole="">
                  <v:imagedata r:id="rId411" o:title=""/>
                </v:shape>
                <o:OLEObject Type="Embed" ProgID="Equation.DSMT4" ShapeID="_x0000_i9046" DrawAspect="Content" ObjectID="_1688590791" r:id="rId412"/>
              </w:object>
            </w:r>
            <w:bookmarkStart w:id="136" w:name="c22c"/>
            <w:bookmarkEnd w:id="13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125" w:dyaOrig="360" w14:anchorId="34AD40F9">
                <v:shape id="_x0000_i9047" type="#_x0000_t75" style="width:56.25pt;height:18pt" o:ole="">
                  <v:imagedata r:id="rId413" o:title=""/>
                </v:shape>
                <o:OLEObject Type="Embed" ProgID="Equation.DSMT4" ShapeID="_x0000_i9047" DrawAspect="Content" ObjectID="_1688590792" r:id="rId414"/>
              </w:object>
            </w:r>
            <w:bookmarkStart w:id="137" w:name="c22d"/>
            <w:bookmarkEnd w:id="13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95" w:dyaOrig="360" w14:anchorId="75A263B3">
                <v:shape id="_x0000_i9048" type="#_x0000_t75" style="width:54.75pt;height:18pt" o:ole="">
                  <v:imagedata r:id="rId415" o:title=""/>
                </v:shape>
                <o:OLEObject Type="Embed" ProgID="Equation.DSMT4" ShapeID="_x0000_i9048" DrawAspect="Content" ObjectID="_1688590793" r:id="rId416"/>
              </w:object>
            </w:r>
          </w:p>
          <w:bookmarkEnd w:id="137"/>
          <w:p w14:paraId="291B0B74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6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93246E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7E673627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73A9DB" w14:textId="77777777" w:rsidR="00A108B6" w:rsidRPr="00CA7EBD" w:rsidRDefault="00A108B6" w:rsidP="003A0D19">
            <w:pPr>
              <w:pStyle w:val="Normal0"/>
              <w:widowControl/>
              <w:spacing w:after="0" w:line="240" w:lineRule="auto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8" w:name="c23q"/>
            <w:bookmarkEnd w:id="138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480" w:dyaOrig="390" w14:anchorId="71D7C2A9">
                <v:shape id="_x0000_i9049" type="#_x0000_t75" style="width:24pt;height:19.5pt" o:ole="">
                  <v:imagedata r:id="rId417" o:title=""/>
                </v:shape>
                <o:OLEObject Type="Embed" ProgID="Equation.DSMT4" ShapeID="_x0000_i9049" DrawAspect="Content" ObjectID="_1688590794" r:id="rId41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CA7EBD">
              <w:rPr>
                <w:rFonts w:ascii="Chu Van An" w:hAnsi="Chu Van An" w:cs="Chu Van An"/>
                <w:position w:val="-62"/>
                <w:sz w:val="24"/>
                <w:szCs w:val="24"/>
              </w:rPr>
              <w:object w:dxaOrig="2415" w:dyaOrig="1365" w14:anchorId="7D53B850">
                <v:shape id="_x0000_i9050" type="#_x0000_t75" style="width:120.75pt;height:68.25pt" o:ole="">
                  <v:imagedata r:id="rId419" o:title=""/>
                </v:shape>
                <o:OLEObject Type="Embed" ProgID="Equation.DSMT4" ShapeID="_x0000_i9050" DrawAspect="Content" ObjectID="_1688590795" r:id="rId42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. Có bao nhiêu số nguyên dương </w:t>
            </w:r>
            <w:r w:rsidRPr="00CA7EBD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10" w14:anchorId="0FD2DD10">
                <v:shape id="_x0000_i9051" type="#_x0000_t75" style="width:10.5pt;height:10.5pt" o:ole="">
                  <v:imagedata r:id="rId421" o:title=""/>
                </v:shape>
                <o:OLEObject Type="Embed" ProgID="Equation.DSMT4" ShapeID="_x0000_i9051" DrawAspect="Content" ObjectID="_1688590796" r:id="rId42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CA7EBD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050" w:dyaOrig="630" w14:anchorId="27775600">
                <v:shape id="_x0000_i9052" type="#_x0000_t75" style="width:52.5pt;height:31.5pt" o:ole="">
                  <v:imagedata r:id="rId423" o:title=""/>
                </v:shape>
                <o:OLEObject Type="Embed" ProgID="Equation.DSMT4" ShapeID="_x0000_i9052" DrawAspect="Content" ObjectID="_1688590797" r:id="rId42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0482D79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9" w:name="c23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CA7EBD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10" w:dyaOrig="285" w14:anchorId="282B17C4">
                <v:shape id="_x0000_i9053" type="#_x0000_t75" style="width:10.5pt;height:14.25pt" o:ole="">
                  <v:imagedata r:id="rId425" o:title=""/>
                </v:shape>
                <o:OLEObject Type="Embed" ProgID="Equation.DSMT4" ShapeID="_x0000_i9053" DrawAspect="Content" ObjectID="_1688590798" r:id="rId426"/>
              </w:object>
            </w:r>
            <w:r w:rsidRPr="00CA7EBD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bookmarkStart w:id="140" w:name="c23b"/>
            <w:bookmarkEnd w:id="139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CA7EBD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85" w14:anchorId="183B84E9">
                <v:shape id="_x0000_i9054" type="#_x0000_t75" style="width:9pt;height:14.25pt" o:ole="">
                  <v:imagedata r:id="rId427" o:title=""/>
                </v:shape>
                <o:OLEObject Type="Embed" ProgID="Equation.DSMT4" ShapeID="_x0000_i9054" DrawAspect="Content" ObjectID="_1688590799" r:id="rId428"/>
              </w:object>
            </w:r>
            <w:r w:rsidRPr="00CA7EBD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bookmarkStart w:id="141" w:name="c23c"/>
            <w:bookmarkEnd w:id="140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CA7EBD">
              <w:rPr>
                <w:rFonts w:ascii="Chu Van An" w:hAnsi="Chu Van An" w:cs="Chu Van An"/>
                <w:color w:val="000000"/>
                <w:sz w:val="24"/>
                <w:szCs w:val="24"/>
              </w:rPr>
              <w:t>vô số.</w:t>
            </w:r>
            <w:bookmarkStart w:id="142" w:name="c23d"/>
            <w:bookmarkEnd w:id="141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CA7EBD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85" w14:anchorId="3E6695CB">
                <v:shape id="_x0000_i9055" type="#_x0000_t75" style="width:9pt;height:14.25pt" o:ole="">
                  <v:imagedata r:id="rId429" o:title=""/>
                </v:shape>
                <o:OLEObject Type="Embed" ProgID="Equation.DSMT4" ShapeID="_x0000_i9055" DrawAspect="Content" ObjectID="_1688590800" r:id="rId430"/>
              </w:object>
            </w:r>
            <w:r w:rsidRPr="00CA7EBD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142"/>
          <w:p w14:paraId="0C0538A0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7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5A1868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4E8ADACC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957758" w14:textId="77777777" w:rsidR="00A108B6" w:rsidRPr="00CA7EBD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3" w:name="c24q"/>
            <w:bookmarkEnd w:id="143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24: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CA7EBD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008D5A9A">
                <v:shape id="_x0000_i9056" type="#_x0000_t75" style="width:24pt;height:20.25pt" o:ole="">
                  <v:imagedata r:id="rId431" o:title=""/>
                </v:shape>
                <o:OLEObject Type="Embed" ProgID="Equation.DSMT4" ShapeID="_x0000_i9056" DrawAspect="Content" ObjectID="_1688590801" r:id="rId43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CA7EBD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75" w:dyaOrig="360" w14:anchorId="49D96EDB">
                <v:shape id="_x0000_i9057" type="#_x0000_t75" style="width:48.75pt;height:18pt" o:ole="">
                  <v:imagedata r:id="rId433" o:title=""/>
                </v:shape>
                <o:OLEObject Type="Embed" ProgID="Equation.DSMT4" ShapeID="_x0000_i9057" DrawAspect="Content" ObjectID="_1688590802" r:id="rId43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CA7EBD">
              <w:rPr>
                <w:rFonts w:ascii="Chu Van An" w:eastAsia="Times New Roman" w:hAnsi="Chu Van An" w:cs="Chu Van An"/>
                <w:position w:val="-36"/>
                <w:sz w:val="24"/>
                <w:szCs w:val="24"/>
              </w:rPr>
              <w:object w:dxaOrig="1455" w:dyaOrig="735" w14:anchorId="357EA825">
                <v:shape id="_x0000_i9058" type="#_x0000_t75" style="width:72.75pt;height:36.75pt" o:ole="">
                  <v:imagedata r:id="rId435" o:title=""/>
                </v:shape>
                <o:OLEObject Type="Embed" ProgID="Equation.DSMT4" ShapeID="_x0000_i9058" DrawAspect="Content" ObjectID="_1688590803" r:id="rId43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với mọi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5705578D">
                <v:shape id="_x0000_i9059" type="#_x0000_t75" style="width:24.75pt;height:14.25pt" o:ole="">
                  <v:imagedata r:id="rId437" o:title=""/>
                </v:shape>
                <o:OLEObject Type="Embed" ProgID="Equation.DSMT4" ShapeID="_x0000_i9059" DrawAspect="Content" ObjectID="_1688590804" r:id="rId43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. Giá trị nhỏ nhất của </w:t>
            </w:r>
            <w:r w:rsidRPr="00CA7EBD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02FC9A56">
                <v:shape id="_x0000_i9060" type="#_x0000_t75" style="width:9.75pt;height:11.25pt" o:ole="">
                  <v:imagedata r:id="rId439" o:title=""/>
                </v:shape>
                <o:OLEObject Type="Embed" ProgID="Equation.DSMT4" ShapeID="_x0000_i9060" DrawAspect="Content" ObjectID="_1688590805" r:id="rId44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để </w:t>
            </w:r>
            <w:r w:rsidRPr="00CA7EBD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35" w:dyaOrig="615" w14:anchorId="2FB98E1D">
                <v:shape id="_x0000_i9061" type="#_x0000_t75" style="width:51.75pt;height:30.75pt" o:ole="">
                  <v:imagedata r:id="rId441" o:title=""/>
                </v:shape>
                <o:OLEObject Type="Embed" ProgID="Equation.DSMT4" ShapeID="_x0000_i9061" DrawAspect="Content" ObjectID="_1688590806" r:id="rId442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79104A80" w14:textId="77777777" w:rsidR="00A108B6" w:rsidRPr="00CA7EBD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44" w:name="c24a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CA7EBD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CA7EBD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915" w:dyaOrig="285" w14:anchorId="7C8DC334">
                <v:shape id="_x0000_i9062" type="#_x0000_t75" style="width:45.75pt;height:14.25pt" o:ole="">
                  <v:imagedata r:id="rId443" o:title=""/>
                </v:shape>
                <o:OLEObject Type="Embed" ProgID="Equation.DSMT4" ShapeID="_x0000_i9062" DrawAspect="Content" ObjectID="_1688590807" r:id="rId444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5" w:name="c24b"/>
            <w:bookmarkEnd w:id="144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CA7EBD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915" w:dyaOrig="285" w14:anchorId="65869C79">
                <v:shape id="_x0000_i9063" type="#_x0000_t75" style="width:45.75pt;height:14.25pt" o:ole="">
                  <v:imagedata r:id="rId445" o:title=""/>
                </v:shape>
                <o:OLEObject Type="Embed" ProgID="Equation.DSMT4" ShapeID="_x0000_i9063" DrawAspect="Content" ObjectID="_1688590808" r:id="rId446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6" w:name="c24c"/>
            <w:bookmarkEnd w:id="145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C.  </w:t>
            </w:r>
            <w:r w:rsidRPr="00CA7EBD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shd w:val="clear" w:color="auto" w:fill="FFFFFF"/>
                <w:lang w:val="vi-VN"/>
              </w:rPr>
              <w:object w:dxaOrig="915" w:dyaOrig="285" w14:anchorId="782DAE16">
                <v:shape id="_x0000_i9064" type="#_x0000_t75" style="width:45.75pt;height:14.25pt" o:ole="">
                  <v:imagedata r:id="rId447" o:title=""/>
                </v:shape>
                <o:OLEObject Type="Embed" ProgID="Equation.DSMT4" ShapeID="_x0000_i9064" DrawAspect="Content" ObjectID="_1688590809" r:id="rId448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vi-VN"/>
              </w:rPr>
              <w:t>.</w:t>
            </w:r>
            <w:bookmarkStart w:id="147" w:name="c24d"/>
            <w:bookmarkEnd w:id="146"/>
            <w:r w:rsidRPr="00CA7EBD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CA7EBD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shd w:val="clear" w:color="auto" w:fill="FFFFFF"/>
                <w:lang w:val="vi-VN"/>
              </w:rPr>
              <w:object w:dxaOrig="915" w:dyaOrig="285" w14:anchorId="0B7C83EC">
                <v:shape id="_x0000_i9065" type="#_x0000_t75" style="width:45.75pt;height:14.25pt" o:ole="">
                  <v:imagedata r:id="rId449" o:title=""/>
                </v:shape>
                <o:OLEObject Type="Embed" ProgID="Equation.DSMT4" ShapeID="_x0000_i9065" DrawAspect="Content" ObjectID="_1688590810" r:id="rId450"/>
              </w:object>
            </w:r>
            <w:r w:rsidRPr="00CA7EBD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47"/>
          <w:p w14:paraId="0107010C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58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BFD63F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4C185A4C" w14:textId="77777777" w:rsidTr="00A108B6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F89404" w14:textId="77777777" w:rsidR="00A108B6" w:rsidRPr="00CA7EBD" w:rsidRDefault="00A108B6" w:rsidP="003A0D19">
            <w:pPr>
              <w:pStyle w:val="NoSpacing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CA7EBD">
              <w:rPr>
                <w:rFonts w:ascii="Chu Van An" w:hAnsi="Chu Van An" w:cs="Chu Van An"/>
                <w:b/>
                <w:color w:val="0000FF"/>
                <w:szCs w:val="24"/>
              </w:rPr>
              <w:t xml:space="preserve">Câu </w:t>
            </w:r>
            <w:bookmarkStart w:id="148" w:name="c25q"/>
            <w:bookmarkEnd w:id="148"/>
            <w:r w:rsidRPr="00CA7EBD">
              <w:rPr>
                <w:rFonts w:ascii="Chu Van An" w:hAnsi="Chu Van An" w:cs="Chu Van An"/>
                <w:b/>
                <w:color w:val="0000FF"/>
                <w:szCs w:val="24"/>
              </w:rPr>
              <w:t>25:</w:t>
            </w:r>
            <w:r w:rsidRPr="00CA7EBD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CA7EBD">
              <w:rPr>
                <w:rFonts w:ascii="Chu Van An" w:hAnsi="Chu Van An" w:cs="Chu Van An"/>
                <w:position w:val="-14"/>
                <w:szCs w:val="24"/>
              </w:rPr>
              <w:object w:dxaOrig="480" w:dyaOrig="360" w14:anchorId="42DDA703">
                <v:shape id="_x0000_i9066" type="#_x0000_t75" style="width:24pt;height:18pt" o:ole="">
                  <v:imagedata r:id="rId451" o:title=""/>
                </v:shape>
                <o:OLEObject Type="Embed" ProgID="Equation.DSMT4" ShapeID="_x0000_i9066" DrawAspect="Content" ObjectID="_1688590811" r:id="rId452"/>
              </w:object>
            </w:r>
            <w:r w:rsidRPr="00CA7EBD">
              <w:rPr>
                <w:rFonts w:ascii="Chu Van An" w:hAnsi="Chu Van An" w:cs="Chu Van An"/>
                <w:szCs w:val="24"/>
              </w:rPr>
              <w:t xml:space="preserve"> xác định bởi </w:t>
            </w:r>
            <w:r w:rsidRPr="00CA7EBD">
              <w:rPr>
                <w:rFonts w:ascii="Chu Van An" w:hAnsi="Chu Van An" w:cs="Chu Van An"/>
                <w:position w:val="-50"/>
                <w:szCs w:val="24"/>
              </w:rPr>
              <w:object w:dxaOrig="2280" w:dyaOrig="1080" w14:anchorId="4C5CF35C">
                <v:shape id="_x0000_i9067" type="#_x0000_t75" style="width:114pt;height:54pt" o:ole="">
                  <v:imagedata r:id="rId453" o:title=""/>
                </v:shape>
                <o:OLEObject Type="Embed" ProgID="Equation.DSMT4" ShapeID="_x0000_i9067" DrawAspect="Content" ObjectID="_1688590812" r:id="rId454"/>
              </w:object>
            </w:r>
            <w:r w:rsidRPr="00CA7EBD">
              <w:rPr>
                <w:rFonts w:ascii="Chu Van An" w:hAnsi="Chu Van An" w:cs="Chu Van An"/>
                <w:szCs w:val="24"/>
              </w:rPr>
              <w:t>. Số hạng thứ 2017 của dãy số đã cho là</w:t>
            </w:r>
          </w:p>
          <w:p w14:paraId="3E53381E" w14:textId="77777777" w:rsidR="00A108B6" w:rsidRPr="00CA7EBD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bookmarkStart w:id="149" w:name="c25a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ab/>
              <w:t>A.</w:t>
            </w:r>
            <w:r w:rsidRPr="00CA7EBD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CA7EBD">
              <w:rPr>
                <w:rFonts w:ascii="Chu Van An" w:eastAsia="Arial" w:hAnsi="Chu Van An" w:cs="Chu Van An"/>
                <w:b/>
                <w:color w:val="3366FF"/>
                <w:position w:val="-28"/>
                <w:szCs w:val="24"/>
              </w:rPr>
              <w:object w:dxaOrig="1800" w:dyaOrig="720" w14:anchorId="24F0DF06">
                <v:shape id="_x0000_i9068" type="#_x0000_t75" style="width:90pt;height:36pt" o:ole="">
                  <v:imagedata r:id="rId455" o:title=""/>
                </v:shape>
                <o:OLEObject Type="Embed" ProgID="Equation.DSMT4" ShapeID="_x0000_i9068" DrawAspect="Content" ObjectID="_1688590813" r:id="rId456"/>
              </w:object>
            </w:r>
            <w:r w:rsidRPr="00CA7EBD">
              <w:rPr>
                <w:rFonts w:ascii="Chu Van An" w:hAnsi="Chu Van An" w:cs="Chu Van An"/>
                <w:color w:val="3366FF"/>
                <w:szCs w:val="24"/>
              </w:rPr>
              <w:t>.</w:t>
            </w:r>
            <w:bookmarkStart w:id="150" w:name="c25b"/>
            <w:bookmarkEnd w:id="149"/>
            <w:r w:rsidRPr="00CA7EBD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CA7EBD">
              <w:rPr>
                <w:rFonts w:ascii="Chu Van An" w:eastAsia="Arial" w:hAnsi="Chu Van An" w:cs="Chu Van An"/>
                <w:b/>
                <w:color w:val="3366FF"/>
                <w:position w:val="-28"/>
                <w:szCs w:val="24"/>
              </w:rPr>
              <w:object w:dxaOrig="1800" w:dyaOrig="720" w14:anchorId="47A8B169">
                <v:shape id="_x0000_i9069" type="#_x0000_t75" style="width:90pt;height:36pt" o:ole="">
                  <v:imagedata r:id="rId457" o:title=""/>
                </v:shape>
                <o:OLEObject Type="Embed" ProgID="Equation.DSMT4" ShapeID="_x0000_i9069" DrawAspect="Content" ObjectID="_1688590814" r:id="rId458"/>
              </w:object>
            </w:r>
            <w:r w:rsidRPr="00CA7EBD">
              <w:rPr>
                <w:rFonts w:ascii="Chu Van An" w:hAnsi="Chu Van An" w:cs="Chu Van An"/>
                <w:color w:val="3366FF"/>
                <w:szCs w:val="24"/>
              </w:rPr>
              <w:t>.</w:t>
            </w:r>
          </w:p>
          <w:bookmarkEnd w:id="150"/>
          <w:p w14:paraId="199CA87F" w14:textId="77777777" w:rsidR="00A108B6" w:rsidRPr="00297089" w:rsidRDefault="00A108B6" w:rsidP="003A0D19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59"/>
        <w:bookmarkEnd w:id="60"/>
        <w:bookmarkEnd w:id="61"/>
        <w:bookmarkEnd w:id="62"/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9F8E28F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</w:tbl>
    <w:p w14:paraId="59743FA7" w14:textId="3C074946" w:rsidR="007A7E85" w:rsidRPr="00955426" w:rsidRDefault="00A942B2" w:rsidP="00955426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64F6CBCC">
                <wp:extent cx="6467475" cy="3571875"/>
                <wp:effectExtent l="0" t="0" r="28575" b="2857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3571875"/>
                          <a:chOff x="2112263" y="2946562"/>
                          <a:chExt cx="6467475" cy="3571875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3571875"/>
                            <a:chOff x="-110490" y="0"/>
                            <a:chExt cx="6467475" cy="3571875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160"/>
                              <a:ext cx="6467475" cy="331871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88164B" w:rsidRDefault="0088164B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3077D2E4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9"/>
                                  </w:numPr>
                                  <w:tabs>
                                    <w:tab w:val="left" w:pos="426"/>
                                  </w:tabs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FD33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1B128688" w14:textId="77777777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1: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Xét dấu của biểu thức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820" w:dyaOrig="360" w14:anchorId="7410D0A9">
                                    <v:shape id="_x0000_i1559" type="#_x0000_t75" style="width:41.25pt;height:18.75pt" o:ole="">
                                      <v:imagedata r:id="rId459" o:title=""/>
                                    </v:shape>
                                    <o:OLEObject Type="Embed" ProgID="Equation.DSMT4" ShapeID="_x0000_i1559" DrawAspect="Content" ObjectID="_1688591117" r:id="rId460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 </w:t>
                                </w:r>
                              </w:p>
                              <w:p w14:paraId="30BFC44F" w14:textId="69ACFF84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1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2120" w:dyaOrig="360" w14:anchorId="5EFDA62E">
                                    <v:shape id="_x0000_i1560" type="#_x0000_t75" style="width:106.5pt;height:18.75pt" o:ole="">
                                      <v:imagedata r:id="rId461" o:title=""/>
                                    </v:shape>
                                    <o:OLEObject Type="Embed" ProgID="Equation.DSMT4" ShapeID="_x0000_i1560" DrawAspect="Content" ObjectID="_1688591118" r:id="rId462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43DD0954">
                                    <v:shape id="_x0000_i1561" type="#_x0000_t75" style="width:23.25pt;height:20.25pt" o:ole="">
                                      <v:imagedata r:id="rId463" o:title=""/>
                                    </v:shape>
                                    <o:OLEObject Type="Embed" ProgID="Equation.DSMT4" ShapeID="_x0000_i1561" DrawAspect="Content" ObjectID="_1688591119" r:id="rId464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tăng;</w:t>
                                </w:r>
                              </w:p>
                              <w:p w14:paraId="47DAC751" w14:textId="321EFBC2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1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2120" w:dyaOrig="360" w14:anchorId="6906B748">
                                    <v:shape id="_x0000_i1562" type="#_x0000_t75" style="width:106.5pt;height:18.75pt" o:ole="">
                                      <v:imagedata r:id="rId465" o:title=""/>
                                    </v:shape>
                                    <o:OLEObject Type="Embed" ProgID="Equation.DSMT4" ShapeID="_x0000_i1562" DrawAspect="Content" ObjectID="_1688591120" r:id="rId466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41B229A3">
                                    <v:shape id="_x0000_i1563" type="#_x0000_t75" style="width:23.25pt;height:20.25pt" o:ole="">
                                      <v:imagedata r:id="rId463" o:title=""/>
                                    </v:shape>
                                    <o:OLEObject Type="Embed" ProgID="Equation.DSMT4" ShapeID="_x0000_i1563" DrawAspect="Content" ObjectID="_1688591121" r:id="rId467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giảm.</w:t>
                                </w:r>
                              </w:p>
                              <w:p w14:paraId="2F1D463E" w14:textId="77777777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2: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Khi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1560" w:dyaOrig="360" w14:anchorId="6AF41BF1">
                                    <v:shape id="_x0000_i1564" type="#_x0000_t75" style="width:78.75pt;height:18.75pt" o:ole="">
                                      <v:imagedata r:id="rId468" o:title=""/>
                                    </v:shape>
                                    <o:OLEObject Type="Embed" ProgID="Equation.DSMT4" ShapeID="_x0000_i1564" DrawAspect="Content" ObjectID="_1688591122" r:id="rId469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có thể so sánh </w:t>
                                </w:r>
                                <w:r w:rsidRPr="00C204A4">
                                  <w:rPr>
                                    <w:position w:val="-30"/>
                                  </w:rPr>
                                  <w:object w:dxaOrig="460" w:dyaOrig="680" w14:anchorId="31E0E290">
                                    <v:shape id="_x0000_i1565" type="#_x0000_t75" style="width:22.5pt;height:35.25pt" o:ole="">
                                      <v:imagedata r:id="rId470" o:title=""/>
                                    </v:shape>
                                    <o:OLEObject Type="Embed" ProgID="Equation.DSMT4" ShapeID="_x0000_i1565" DrawAspect="Content" ObjectID="_1688591123" r:id="rId471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với 1.</w:t>
                                </w:r>
                              </w:p>
                              <w:p w14:paraId="111C8DDF" w14:textId="2CD35414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2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30"/>
                                  </w:rPr>
                                  <w:object w:dxaOrig="1680" w:dyaOrig="680" w14:anchorId="61D28C26">
                                    <v:shape id="_x0000_i1566" type="#_x0000_t75" style="width:84pt;height:35.25pt" o:ole="">
                                      <v:imagedata r:id="rId472" o:title=""/>
                                    </v:shape>
                                    <o:OLEObject Type="Embed" ProgID="Equation.DSMT4" ShapeID="_x0000_i1566" DrawAspect="Content" ObjectID="_1688591124" r:id="rId473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655771AF">
                                    <v:shape id="_x0000_i1567" type="#_x0000_t75" style="width:23.25pt;height:20.25pt" o:ole="">
                                      <v:imagedata r:id="rId463" o:title=""/>
                                    </v:shape>
                                    <o:OLEObject Type="Embed" ProgID="Equation.DSMT4" ShapeID="_x0000_i1567" DrawAspect="Content" ObjectID="_1688591125" r:id="rId474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tăng;</w:t>
                                </w:r>
                              </w:p>
                              <w:p w14:paraId="0F7B5338" w14:textId="2C10D0F5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2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Nếu </w:t>
                                </w:r>
                                <w:r w:rsidRPr="00C204A4">
                                  <w:rPr>
                                    <w:position w:val="-30"/>
                                  </w:rPr>
                                  <w:object w:dxaOrig="1680" w:dyaOrig="680" w14:anchorId="34F02BC6">
                                    <v:shape id="_x0000_i1568" type="#_x0000_t75" style="width:84pt;height:35.25pt" o:ole="">
                                      <v:imagedata r:id="rId475" o:title=""/>
                                    </v:shape>
                                    <o:OLEObject Type="Embed" ProgID="Equation.DSMT4" ShapeID="_x0000_i1568" DrawAspect="Content" ObjectID="_1688591126" r:id="rId476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thì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7CCC24FD">
                                    <v:shape id="_x0000_i1569" type="#_x0000_t75" style="width:23.25pt;height:20.25pt" o:ole="">
                                      <v:imagedata r:id="rId463" o:title=""/>
                                    </v:shape>
                                    <o:OLEObject Type="Embed" ProgID="Equation.DSMT4" ShapeID="_x0000_i1569" DrawAspect="Content" ObjectID="_1688591127" r:id="rId477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là dãy số giảm.</w:t>
                                </w:r>
                              </w:p>
                              <w:p w14:paraId="09344F75" w14:textId="77777777" w:rsidR="0088164B" w:rsidRPr="00FD335B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0"/>
                                  </w:numPr>
                                  <w:spacing w:before="120"/>
                                  <w:jc w:val="both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FD335B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3:</w: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Nếu dãy số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480" w:dyaOrig="400" w14:anchorId="3EB40ADA">
                                    <v:shape id="_x0000_i1570" type="#_x0000_t75" style="width:23.25pt;height:20.25pt" o:ole="">
                                      <v:imagedata r:id="rId463" o:title=""/>
                                    </v:shape>
                                    <o:OLEObject Type="Embed" ProgID="Equation.DSMT4" ShapeID="_x0000_i1570" DrawAspect="Content" ObjectID="_1688591128" r:id="rId478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được cho bởi một hệ thức truy hồi thì ta có thể dự đoán và sử dụng phương pháp chứng minh quy nạp để chỉ ra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859" w:dyaOrig="360" w14:anchorId="1C111A4D">
                                    <v:shape id="_x0000_i1571" type="#_x0000_t75" style="width:43.5pt;height:18.75pt" o:ole="">
                                      <v:imagedata r:id="rId479" o:title=""/>
                                    </v:shape>
                                    <o:OLEObject Type="Embed" ProgID="Equation.DSMT4" ShapeID="_x0000_i1571" DrawAspect="Content" ObjectID="_1688591129" r:id="rId480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(hoặc </w:t>
                                </w:r>
                                <w:r w:rsidRPr="00C204A4">
                                  <w:rPr>
                                    <w:position w:val="-12"/>
                                  </w:rPr>
                                  <w:object w:dxaOrig="859" w:dyaOrig="360" w14:anchorId="572AABED">
                                    <v:shape id="_x0000_i1572" type="#_x0000_t75" style="width:43.5pt;height:18.75pt" o:ole="">
                                      <v:imagedata r:id="rId481" o:title=""/>
                                    </v:shape>
                                    <o:OLEObject Type="Embed" ProgID="Equation.DSMT4" ShapeID="_x0000_i1572" DrawAspect="Content" ObjectID="_1688591130" r:id="rId482"/>
                                  </w:object>
                                </w:r>
                                <w:r w:rsidRPr="00FD335B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>).</w:t>
                                </w:r>
                              </w:p>
                              <w:p w14:paraId="1B8FBB4A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7BF8C05C" w14:textId="3FE7C612" w:rsidR="0088164B" w:rsidRDefault="0088164B" w:rsidP="00775A4B">
                                <w:pPr>
                                  <w:spacing w:line="360" w:lineRule="auto"/>
                                  <w:textDirection w:val="btLr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color w:val="0000CC"/>
                                    <w:sz w:val="24"/>
                                  </w:rPr>
                                  <w:t xml:space="preserve">  </w:t>
                                </w:r>
                              </w:p>
                              <w:p w14:paraId="10F887AE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88164B" w:rsidRDefault="0088164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88164B" w:rsidRDefault="0088164B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88164B" w:rsidRDefault="0088164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8B8A83A" w14:textId="3810837F" w:rsidR="0088164B" w:rsidRDefault="0088164B" w:rsidP="000355D6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Tính đơn điệu của dãy số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88164B" w:rsidRDefault="0088164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88164B" w:rsidRDefault="0088164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23" style="width:509.25pt;height:281.25pt;mso-position-horizontal-relative:char;mso-position-vertical-relative:line" coordorigin="21122,29465" coordsize="64674,357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">
                <v:group id="Group 99" o:spid="_x0000_s1124" style="position:absolute;left:21122;top:29465;width:64675;height:35719" coordorigin="-1104" coordsize="64674,35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25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26" style="position:absolute;left:-1104;top:2531;width:64673;height:3318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88164B" w:rsidRDefault="0088164B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3077D2E4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9"/>
                            </w:numPr>
                            <w:tabs>
                              <w:tab w:val="left" w:pos="426"/>
                            </w:tabs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FD33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1B128688" w14:textId="77777777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1: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Xét dấu của biểu thức </w:t>
                          </w:r>
                          <w:r w:rsidRPr="00C204A4">
                            <w:rPr>
                              <w:position w:val="-12"/>
                            </w:rPr>
                            <w:object w:dxaOrig="820" w:dyaOrig="360" w14:anchorId="7410D0A9">
                              <v:shape id="_x0000_i1559" type="#_x0000_t75" style="width:41.25pt;height:18.75pt" o:ole="">
                                <v:imagedata r:id="rId459" o:title=""/>
                              </v:shape>
                              <o:OLEObject Type="Embed" ProgID="Equation.DSMT4" ShapeID="_x0000_i1559" DrawAspect="Content" ObjectID="_1688591117" r:id="rId483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 </w:t>
                          </w:r>
                        </w:p>
                        <w:p w14:paraId="30BFC44F" w14:textId="69ACFF84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1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12"/>
                            </w:rPr>
                            <w:object w:dxaOrig="2120" w:dyaOrig="360" w14:anchorId="5EFDA62E">
                              <v:shape id="_x0000_i1560" type="#_x0000_t75" style="width:106.5pt;height:18.75pt" o:ole="">
                                <v:imagedata r:id="rId461" o:title=""/>
                              </v:shape>
                              <o:OLEObject Type="Embed" ProgID="Equation.DSMT4" ShapeID="_x0000_i1560" DrawAspect="Content" ObjectID="_1688591118" r:id="rId484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43DD0954">
                              <v:shape id="_x0000_i1561" type="#_x0000_t75" style="width:23.25pt;height:20.25pt" o:ole="">
                                <v:imagedata r:id="rId463" o:title=""/>
                              </v:shape>
                              <o:OLEObject Type="Embed" ProgID="Equation.DSMT4" ShapeID="_x0000_i1561" DrawAspect="Content" ObjectID="_1688591119" r:id="rId485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tăng;</w:t>
                          </w:r>
                        </w:p>
                        <w:p w14:paraId="47DAC751" w14:textId="321EFBC2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1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12"/>
                            </w:rPr>
                            <w:object w:dxaOrig="2120" w:dyaOrig="360" w14:anchorId="6906B748">
                              <v:shape id="_x0000_i1562" type="#_x0000_t75" style="width:106.5pt;height:18.75pt" o:ole="">
                                <v:imagedata r:id="rId465" o:title=""/>
                              </v:shape>
                              <o:OLEObject Type="Embed" ProgID="Equation.DSMT4" ShapeID="_x0000_i1562" DrawAspect="Content" ObjectID="_1688591120" r:id="rId486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41B229A3">
                              <v:shape id="_x0000_i1563" type="#_x0000_t75" style="width:23.25pt;height:20.25pt" o:ole="">
                                <v:imagedata r:id="rId463" o:title=""/>
                              </v:shape>
                              <o:OLEObject Type="Embed" ProgID="Equation.DSMT4" ShapeID="_x0000_i1563" DrawAspect="Content" ObjectID="_1688591121" r:id="rId487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giảm.</w:t>
                          </w:r>
                        </w:p>
                        <w:p w14:paraId="2F1D463E" w14:textId="77777777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2: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Khi </w:t>
                          </w:r>
                          <w:r w:rsidRPr="00C204A4">
                            <w:rPr>
                              <w:position w:val="-12"/>
                            </w:rPr>
                            <w:object w:dxaOrig="1560" w:dyaOrig="360" w14:anchorId="6AF41BF1">
                              <v:shape id="_x0000_i1564" type="#_x0000_t75" style="width:78.75pt;height:18.75pt" o:ole="">
                                <v:imagedata r:id="rId468" o:title=""/>
                              </v:shape>
                              <o:OLEObject Type="Embed" ProgID="Equation.DSMT4" ShapeID="_x0000_i1564" DrawAspect="Content" ObjectID="_1688591122" r:id="rId488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có thể so sánh </w:t>
                          </w:r>
                          <w:r w:rsidRPr="00C204A4">
                            <w:rPr>
                              <w:position w:val="-30"/>
                            </w:rPr>
                            <w:object w:dxaOrig="460" w:dyaOrig="680" w14:anchorId="31E0E290">
                              <v:shape id="_x0000_i1565" type="#_x0000_t75" style="width:22.5pt;height:35.25pt" o:ole="">
                                <v:imagedata r:id="rId470" o:title=""/>
                              </v:shape>
                              <o:OLEObject Type="Embed" ProgID="Equation.DSMT4" ShapeID="_x0000_i1565" DrawAspect="Content" ObjectID="_1688591123" r:id="rId489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với 1.</w:t>
                          </w:r>
                        </w:p>
                        <w:p w14:paraId="111C8DDF" w14:textId="2CD35414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2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30"/>
                            </w:rPr>
                            <w:object w:dxaOrig="1680" w:dyaOrig="680" w14:anchorId="61D28C26">
                              <v:shape id="_x0000_i1566" type="#_x0000_t75" style="width:84pt;height:35.25pt" o:ole="">
                                <v:imagedata r:id="rId472" o:title=""/>
                              </v:shape>
                              <o:OLEObject Type="Embed" ProgID="Equation.DSMT4" ShapeID="_x0000_i1566" DrawAspect="Content" ObjectID="_1688591124" r:id="rId490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655771AF">
                              <v:shape id="_x0000_i1567" type="#_x0000_t75" style="width:23.25pt;height:20.25pt" o:ole="">
                                <v:imagedata r:id="rId463" o:title=""/>
                              </v:shape>
                              <o:OLEObject Type="Embed" ProgID="Equation.DSMT4" ShapeID="_x0000_i1567" DrawAspect="Content" ObjectID="_1688591125" r:id="rId491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tăng;</w:t>
                          </w:r>
                        </w:p>
                        <w:p w14:paraId="0F7B5338" w14:textId="2C10D0F5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2"/>
                            </w:numPr>
                            <w:spacing w:before="120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Nếu </w:t>
                          </w:r>
                          <w:r w:rsidRPr="00C204A4">
                            <w:rPr>
                              <w:position w:val="-30"/>
                            </w:rPr>
                            <w:object w:dxaOrig="1680" w:dyaOrig="680" w14:anchorId="34F02BC6">
                              <v:shape id="_x0000_i1568" type="#_x0000_t75" style="width:84pt;height:35.25pt" o:ole="">
                                <v:imagedata r:id="rId475" o:title=""/>
                              </v:shape>
                              <o:OLEObject Type="Embed" ProgID="Equation.DSMT4" ShapeID="_x0000_i1568" DrawAspect="Content" ObjectID="_1688591126" r:id="rId492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thì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7CCC24FD">
                              <v:shape id="_x0000_i1569" type="#_x0000_t75" style="width:23.25pt;height:20.25pt" o:ole="">
                                <v:imagedata r:id="rId463" o:title=""/>
                              </v:shape>
                              <o:OLEObject Type="Embed" ProgID="Equation.DSMT4" ShapeID="_x0000_i1569" DrawAspect="Content" ObjectID="_1688591127" r:id="rId493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là dãy số giảm.</w:t>
                          </w:r>
                        </w:p>
                        <w:p w14:paraId="09344F75" w14:textId="77777777" w:rsidR="0088164B" w:rsidRPr="00FD335B" w:rsidRDefault="0088164B" w:rsidP="00AC5304">
                          <w:pPr>
                            <w:pStyle w:val="ListParagraph"/>
                            <w:numPr>
                              <w:ilvl w:val="0"/>
                              <w:numId w:val="10"/>
                            </w:numPr>
                            <w:spacing w:before="120"/>
                            <w:jc w:val="both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FD335B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3:</w: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Nếu dãy số </w:t>
                          </w:r>
                          <w:r w:rsidRPr="00C204A4">
                            <w:rPr>
                              <w:position w:val="-14"/>
                            </w:rPr>
                            <w:object w:dxaOrig="480" w:dyaOrig="400" w14:anchorId="3EB40ADA">
                              <v:shape id="_x0000_i1570" type="#_x0000_t75" style="width:23.25pt;height:20.25pt" o:ole="">
                                <v:imagedata r:id="rId463" o:title=""/>
                              </v:shape>
                              <o:OLEObject Type="Embed" ProgID="Equation.DSMT4" ShapeID="_x0000_i1570" DrawAspect="Content" ObjectID="_1688591128" r:id="rId494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được cho bởi một hệ thức truy hồi thì ta có thể dự đoán và sử dụng phương pháp chứng minh quy nạp để chỉ ra </w:t>
                          </w:r>
                          <w:r w:rsidRPr="00C204A4">
                            <w:rPr>
                              <w:position w:val="-12"/>
                            </w:rPr>
                            <w:object w:dxaOrig="859" w:dyaOrig="360" w14:anchorId="1C111A4D">
                              <v:shape id="_x0000_i1571" type="#_x0000_t75" style="width:43.5pt;height:18.75pt" o:ole="">
                                <v:imagedata r:id="rId479" o:title=""/>
                              </v:shape>
                              <o:OLEObject Type="Embed" ProgID="Equation.DSMT4" ShapeID="_x0000_i1571" DrawAspect="Content" ObjectID="_1688591129" r:id="rId495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(hoặc </w:t>
                          </w:r>
                          <w:r w:rsidRPr="00C204A4">
                            <w:rPr>
                              <w:position w:val="-12"/>
                            </w:rPr>
                            <w:object w:dxaOrig="859" w:dyaOrig="360" w14:anchorId="572AABED">
                              <v:shape id="_x0000_i1572" type="#_x0000_t75" style="width:43.5pt;height:18.75pt" o:ole="">
                                <v:imagedata r:id="rId481" o:title=""/>
                              </v:shape>
                              <o:OLEObject Type="Embed" ProgID="Equation.DSMT4" ShapeID="_x0000_i1572" DrawAspect="Content" ObjectID="_1688591130" r:id="rId496"/>
                            </w:object>
                          </w:r>
                          <w:r w:rsidRPr="00FD335B">
                            <w:rPr>
                              <w:rFonts w:ascii="Chu Van An" w:hAnsi="Chu Van An" w:cs="Chu Van An"/>
                              <w:szCs w:val="24"/>
                            </w:rPr>
                            <w:t>).</w:t>
                          </w:r>
                        </w:p>
                        <w:p w14:paraId="1B8FBB4A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7BF8C05C" w14:textId="3FE7C612" w:rsidR="0088164B" w:rsidRDefault="0088164B" w:rsidP="00775A4B">
                          <w:pPr>
                            <w:spacing w:line="360" w:lineRule="auto"/>
                            <w:textDirection w:val="btLr"/>
                          </w:pPr>
                          <w:r>
                            <w:rPr>
                              <w:rFonts w:ascii="Chu Van An" w:eastAsia="Chu Van An" w:hAnsi="Chu Van An" w:cs="Chu Van An"/>
                              <w:color w:val="0000CC"/>
                              <w:sz w:val="24"/>
                            </w:rPr>
                            <w:t xml:space="preserve">  </w:t>
                          </w:r>
                        </w:p>
                        <w:p w14:paraId="10F887AE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88164B" w:rsidRDefault="0088164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88164B" w:rsidRDefault="0088164B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88164B" w:rsidRDefault="0088164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27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28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29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30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31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32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33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8B8A83A" w14:textId="3810837F" w:rsidR="0088164B" w:rsidRDefault="0088164B" w:rsidP="000355D6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Tính đơn điệu của dãy số</w:t>
                                    </w:r>
                                  </w:p>
                                </w:txbxContent>
                              </v:textbox>
                            </v:shape>
                            <v:group id="Group 109" o:spid="_x0000_s113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35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36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88164B" w:rsidRDefault="0088164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3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38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3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4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41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4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43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88164B" w:rsidRDefault="0088164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B53D201" w14:textId="70402EBA" w:rsidR="00775A4B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3DF5D70" w14:textId="424A9823" w:rsidR="003130AA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             </w:t>
      </w:r>
    </w:p>
    <w:p w14:paraId="2B10495C" w14:textId="4B446D1E" w:rsidR="003130AA" w:rsidRPr="00955426" w:rsidRDefault="003130AA" w:rsidP="00955426">
      <w:pPr>
        <w:tabs>
          <w:tab w:val="left" w:pos="992"/>
        </w:tabs>
        <w:spacing w:before="120" w:line="240" w:lineRule="auto"/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0679936A">
          <v:shape id="_x0000_i1051" type="#_x0000_t75" style="width:22.5pt;height:18.75pt" o:ole="">
            <v:imagedata r:id="rId497" o:title=""/>
          </v:shape>
          <o:OLEObject Type="Embed" ProgID="Equation.DSMT4" ShapeID="_x0000_i1051" DrawAspect="Content" ObjectID="_1688590815" r:id="rId498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là dãy số tăng, biết: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1600" w:dyaOrig="380" w14:anchorId="01190AED">
          <v:shape id="_x0000_i1052" type="#_x0000_t75" style="width:80.25pt;height:19.5pt" o:ole="">
            <v:imagedata r:id="rId499" o:title=""/>
          </v:shape>
          <o:OLEObject Type="Embed" ProgID="Equation.DSMT4" ShapeID="_x0000_i1052" DrawAspect="Content" ObjectID="_1688590816" r:id="rId500"/>
        </w:object>
      </w:r>
    </w:p>
    <w:p w14:paraId="69635C49" w14:textId="694622F2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23D84173" w14:textId="77777777" w:rsidR="003130AA" w:rsidRPr="00955426" w:rsidRDefault="003130AA" w:rsidP="00955426">
      <w:pPr>
        <w:tabs>
          <w:tab w:val="left" w:pos="2268"/>
        </w:tabs>
        <w:spacing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position w:val="-14"/>
          <w:sz w:val="24"/>
          <w:szCs w:val="24"/>
        </w:rPr>
        <w:object w:dxaOrig="4720" w:dyaOrig="420" w14:anchorId="5ACFB61C">
          <v:shape id="_x0000_i1053" type="#_x0000_t75" style="width:236.25pt;height:21pt" o:ole="">
            <v:imagedata r:id="rId501" o:title=""/>
          </v:shape>
          <o:OLEObject Type="Embed" ProgID="Equation.DSMT4" ShapeID="_x0000_i1053" DrawAspect="Content" ObjectID="_1688590817" r:id="rId502"/>
        </w:object>
      </w: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 xml:space="preserve"> nên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60" w:dyaOrig="400" w14:anchorId="6D8A3014">
          <v:shape id="_x0000_i1054" type="#_x0000_t75" style="width:22.5pt;height:20.25pt" o:ole="">
            <v:imagedata r:id="rId503" o:title=""/>
          </v:shape>
          <o:OLEObject Type="Embed" ProgID="Equation.DSMT4" ShapeID="_x0000_i1054" DrawAspect="Content" ObjectID="_1688590818" r:id="rId504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tăng.</w:t>
      </w:r>
    </w:p>
    <w:p w14:paraId="4DD72BA5" w14:textId="244DE8F2" w:rsidR="003130AA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</w:t>
      </w:r>
    </w:p>
    <w:p w14:paraId="52B23DDE" w14:textId="714A0881" w:rsidR="003130AA" w:rsidRPr="00955426" w:rsidRDefault="003130AA" w:rsidP="00955426">
      <w:pPr>
        <w:tabs>
          <w:tab w:val="left" w:pos="992"/>
        </w:tabs>
        <w:spacing w:before="120"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7F9E143C">
          <v:shape id="_x0000_i1055" type="#_x0000_t75" style="width:22.5pt;height:18.75pt" o:ole="">
            <v:imagedata r:id="rId497" o:title=""/>
          </v:shape>
          <o:OLEObject Type="Embed" ProgID="Equation.DSMT4" ShapeID="_x0000_i1055" DrawAspect="Content" ObjectID="_1688590819" r:id="rId505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tăng, biết</w: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object w:dxaOrig="1900" w:dyaOrig="620" w14:anchorId="6E7B4C1D">
          <v:shape id="_x0000_i1056" type="#_x0000_t75" style="width:94.5pt;height:30pt" o:ole="">
            <v:imagedata r:id="rId506" o:title=""/>
          </v:shape>
          <o:OLEObject Type="Embed" ProgID="Equation.DSMT4" ShapeID="_x0000_i1056" DrawAspect="Content" ObjectID="_1688590820" r:id="rId507"/>
        </w:object>
      </w:r>
    </w:p>
    <w:p w14:paraId="78E02C52" w14:textId="77777777" w:rsidR="003130AA" w:rsidRPr="00955426" w:rsidRDefault="003130AA" w:rsidP="00955426">
      <w:pPr>
        <w:tabs>
          <w:tab w:val="left" w:pos="2268"/>
        </w:tabs>
        <w:spacing w:after="0" w:line="240" w:lineRule="auto"/>
        <w:ind w:left="720" w:firstLine="131"/>
        <w:rPr>
          <w:rFonts w:ascii="Chu Van An" w:eastAsia="Calibri" w:hAnsi="Chu Van An" w:cs="Chu Van An"/>
          <w:b/>
          <w:i/>
          <w:sz w:val="24"/>
          <w:szCs w:val="24"/>
        </w:rPr>
      </w:pPr>
    </w:p>
    <w:p w14:paraId="0ED2733C" w14:textId="16656E2B" w:rsidR="003130AA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3A9B702E" w14:textId="77777777" w:rsidR="003130AA" w:rsidRPr="00955426" w:rsidRDefault="003130AA" w:rsidP="00955426">
      <w:pPr>
        <w:spacing w:after="200" w:line="240" w:lineRule="auto"/>
        <w:ind w:left="851"/>
        <w:contextualSpacing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position w:val="-38"/>
          <w:sz w:val="24"/>
          <w:szCs w:val="24"/>
        </w:rPr>
        <w:object w:dxaOrig="9480" w:dyaOrig="820" w14:anchorId="1CE2BDB9">
          <v:shape id="_x0000_i1057" type="#_x0000_t75" style="width:475.5pt;height:41.25pt" o:ole="">
            <v:imagedata r:id="rId508" o:title=""/>
          </v:shape>
          <o:OLEObject Type="Embed" ProgID="Equation.DSMT4" ShapeID="_x0000_i1057" DrawAspect="Content" ObjectID="_1688590821" r:id="rId509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Vậy: </w:t>
      </w:r>
      <w:r w:rsidRPr="00955426">
        <w:rPr>
          <w:rFonts w:ascii="Chu Van An" w:eastAsia="Calibri" w:hAnsi="Chu Van An" w:cs="Chu Van An"/>
          <w:position w:val="-16"/>
          <w:sz w:val="24"/>
          <w:szCs w:val="24"/>
        </w:rPr>
        <w:object w:dxaOrig="460" w:dyaOrig="440" w14:anchorId="419511A3">
          <v:shape id="_x0000_i1058" type="#_x0000_t75" style="width:22.5pt;height:21.75pt" o:ole="">
            <v:imagedata r:id="rId510" o:title=""/>
          </v:shape>
          <o:OLEObject Type="Embed" ProgID="Equation.DSMT4" ShapeID="_x0000_i1058" DrawAspect="Content" ObjectID="_1688590822" r:id="rId511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là dãy số tăng.</w:t>
      </w:r>
    </w:p>
    <w:p w14:paraId="11857CF6" w14:textId="5FC5FCB2" w:rsidR="003130AA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="003130AA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</w:p>
    <w:p w14:paraId="4917A948" w14:textId="6A3D72FA" w:rsidR="003130AA" w:rsidRPr="00955426" w:rsidRDefault="003130AA" w:rsidP="00955426">
      <w:pPr>
        <w:tabs>
          <w:tab w:val="left" w:pos="992"/>
        </w:tabs>
        <w:spacing w:before="120" w:line="240" w:lineRule="auto"/>
        <w:rPr>
          <w:rFonts w:ascii="Chu Van An" w:eastAsia="Times New Roman" w:hAnsi="Chu Van An" w:cs="Chu Van An"/>
          <w:position w:val="-32"/>
          <w:sz w:val="24"/>
          <w:szCs w:val="24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186DFC56">
          <v:shape id="_x0000_i1059" type="#_x0000_t75" style="width:22.5pt;height:18.75pt" o:ole="">
            <v:imagedata r:id="rId497" o:title=""/>
          </v:shape>
          <o:OLEObject Type="Embed" ProgID="Equation.DSMT4" ShapeID="_x0000_i1059" DrawAspect="Content" ObjectID="_1688590823" r:id="rId512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tăng, biết</w: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: </w:t>
      </w:r>
      <w:r w:rsidRPr="00955426">
        <w:rPr>
          <w:rFonts w:ascii="Chu Van An" w:eastAsia="Times New Roman" w:hAnsi="Chu Van An" w:cs="Chu Van An"/>
          <w:position w:val="-32"/>
          <w:sz w:val="24"/>
          <w:szCs w:val="24"/>
        </w:rPr>
        <w:object w:dxaOrig="3120" w:dyaOrig="760" w14:anchorId="4E76280A">
          <v:shape id="_x0000_i1060" type="#_x0000_t75" style="width:156pt;height:36.75pt" o:ole="">
            <v:imagedata r:id="rId513" o:title=""/>
          </v:shape>
          <o:OLEObject Type="Embed" ProgID="Equation.DSMT4" ShapeID="_x0000_i1060" DrawAspect="Content" ObjectID="_1688590824" r:id="rId514"/>
        </w:object>
      </w:r>
    </w:p>
    <w:p w14:paraId="1299E5A2" w14:textId="5156CB86" w:rsidR="00704D8F" w:rsidRPr="00955426" w:rsidRDefault="0088164B" w:rsidP="00955426">
      <w:pPr>
        <w:spacing w:line="240" w:lineRule="auto"/>
        <w:ind w:left="284" w:hanging="284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350B287B" w14:textId="77777777" w:rsidR="00704D8F" w:rsidRPr="00955426" w:rsidRDefault="00704D8F" w:rsidP="0095542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left" w:pos="9360"/>
          <w:tab w:val="left" w:pos="10080"/>
        </w:tabs>
        <w:spacing w:before="120" w:after="0" w:line="240" w:lineRule="auto"/>
        <w:ind w:left="720" w:firstLine="273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lastRenderedPageBreak/>
        <w:t xml:space="preserve">Ta có: </w:t>
      </w:r>
      <w:r w:rsidRPr="00955426">
        <w:rPr>
          <w:rFonts w:ascii="Chu Van An" w:eastAsia="Calibri" w:hAnsi="Chu Van An" w:cs="Chu Van An"/>
          <w:position w:val="-16"/>
          <w:sz w:val="24"/>
          <w:szCs w:val="24"/>
        </w:rPr>
        <w:object w:dxaOrig="6380" w:dyaOrig="440" w14:anchorId="0E7FC844">
          <v:shape id="_x0000_i1061" type="#_x0000_t75" style="width:318.75pt;height:21.75pt" o:ole="">
            <v:imagedata r:id="rId515" o:title=""/>
          </v:shape>
          <o:OLEObject Type="Embed" ProgID="Equation.DSMT4" ShapeID="_x0000_i1061" DrawAspect="Content" ObjectID="_1688590825" r:id="rId51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</w:t>
      </w:r>
    </w:p>
    <w:p w14:paraId="694D7F5E" w14:textId="1AADFD95" w:rsidR="00775A4B" w:rsidRPr="00955426" w:rsidRDefault="00704D8F" w:rsidP="00955426">
      <w:pPr>
        <w:tabs>
          <w:tab w:val="left" w:pos="1665"/>
        </w:tabs>
        <w:spacing w:before="120" w:after="0" w:line="240" w:lineRule="auto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</w:rPr>
        <w:t xml:space="preserve">                  </w:t>
      </w:r>
      <w:r w:rsidRPr="00955426">
        <w:rPr>
          <w:rFonts w:ascii="Chu Van An" w:hAnsi="Chu Van An" w:cs="Chu Van An"/>
          <w:position w:val="-16"/>
          <w:sz w:val="24"/>
          <w:szCs w:val="24"/>
        </w:rPr>
        <w:object w:dxaOrig="4160" w:dyaOrig="520" w14:anchorId="57328642">
          <v:shape id="_x0000_i1062" type="#_x0000_t75" style="width:207.75pt;height:24.75pt" o:ole="">
            <v:imagedata r:id="rId517" o:title=""/>
          </v:shape>
          <o:OLEObject Type="Embed" ProgID="Equation.DSMT4" ShapeID="_x0000_i1062" DrawAspect="Content" ObjectID="_1688590826" r:id="rId518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.Vậy </w:t>
      </w:r>
      <w:r w:rsidRPr="00955426">
        <w:rPr>
          <w:rFonts w:ascii="Chu Van An" w:hAnsi="Chu Van An" w:cs="Chu Van An"/>
          <w:position w:val="-14"/>
          <w:sz w:val="24"/>
          <w:szCs w:val="24"/>
        </w:rPr>
        <w:object w:dxaOrig="460" w:dyaOrig="400" w14:anchorId="48557C99">
          <v:shape id="_x0000_i1063" type="#_x0000_t75" style="width:22.5pt;height:20.25pt" o:ole="">
            <v:imagedata r:id="rId519" o:title=""/>
          </v:shape>
          <o:OLEObject Type="Embed" ProgID="Equation.DSMT4" ShapeID="_x0000_i1063" DrawAspect="Content" ObjectID="_1688590827" r:id="rId520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là dãy số tăn</w:t>
      </w:r>
    </w:p>
    <w:p w14:paraId="49AC40D6" w14:textId="64EF22ED" w:rsidR="00775A4B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371"/>
        <w:gridCol w:w="3260"/>
      </w:tblGrid>
      <w:tr w:rsidR="00A108B6" w:rsidRPr="00297089" w14:paraId="6E882339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24B7E4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D</w:t>
            </w:r>
            <w:r w:rsidRPr="00595C2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5768B5F3">
                <v:shape id="_x0000_i12119" type="#_x0000_t75" style="width:24pt;height:20.25pt" o:ole="">
                  <v:imagedata r:id="rId521" o:title=""/>
                </v:shape>
                <o:OLEObject Type="Embed" ProgID="Equation.DSMT4" ShapeID="_x0000_i12119" DrawAspect="Content" ObjectID="_1688590828" r:id="rId52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vi-VN"/>
              </w:rPr>
              <w:t>nào sau đây là dãy số tăng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DAF5363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125" w:dyaOrig="375" w14:anchorId="6718FF7F">
                <v:shape id="_x0000_i12120" type="#_x0000_t75" style="width:56.25pt;height:18.75pt" o:ole="">
                  <v:imagedata r:id="rId523" o:title=""/>
                </v:shape>
                <o:OLEObject Type="Embed" ProgID="Equation.DSMT4" ShapeID="_x0000_i12120" DrawAspect="Content" ObjectID="_1688590829" r:id="rId524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60" w:dyaOrig="360" w14:anchorId="450E8B45">
                <v:shape id="_x0000_i12121" type="#_x0000_t75" style="width:48pt;height:18pt" o:ole="">
                  <v:imagedata r:id="rId525" o:title=""/>
                </v:shape>
                <o:OLEObject Type="Embed" ProgID="Equation.DSMT4" ShapeID="_x0000_i12121" DrawAspect="Content" ObjectID="_1688590830" r:id="rId526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A1EC13A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95" w:dyaOrig="360" w14:anchorId="5A01B1A1">
                <v:shape id="_x0000_i12122" type="#_x0000_t75" style="width:54.75pt;height:18pt" o:ole="">
                  <v:imagedata r:id="rId527" o:title=""/>
                </v:shape>
                <o:OLEObject Type="Embed" ProgID="Equation.DSMT4" ShapeID="_x0000_i12122" DrawAspect="Content" ObjectID="_1688590831" r:id="rId528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15" w14:anchorId="0E0845FB">
                <v:shape id="_x0000_i12123" type="#_x0000_t75" style="width:51pt;height:30.75pt" o:ole="">
                  <v:imagedata r:id="rId529" o:title=""/>
                </v:shape>
                <o:OLEObject Type="Embed" ProgID="Equation.DSMT4" ShapeID="_x0000_i12123" DrawAspect="Content" ObjectID="_1688590832" r:id="rId530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E793C1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1C2A1B" w14:textId="77777777" w:rsidR="00A108B6" w:rsidRPr="00297089" w:rsidRDefault="00A108B6" w:rsidP="003A0D1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24B8A5EB" w14:textId="77777777" w:rsidTr="00A108B6">
        <w:trPr>
          <w:trHeight w:val="399"/>
        </w:trPr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BC449B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595C2F">
              <w:rPr>
                <w:rFonts w:ascii="Chu Van An" w:hAnsi="Chu Van An" w:cs="Chu Van An"/>
                <w:szCs w:val="24"/>
              </w:rPr>
              <w:t xml:space="preserve">Trong các dãy số </w:t>
            </w:r>
            <w:r w:rsidRPr="00595C2F">
              <w:rPr>
                <w:rFonts w:eastAsia="Arial"/>
                <w:position w:val="-14"/>
              </w:rPr>
              <w:object w:dxaOrig="480" w:dyaOrig="405" w14:anchorId="6E717583">
                <v:shape id="_x0000_i12124" type="#_x0000_t75" style="width:24pt;height:20.25pt" o:ole="">
                  <v:imagedata r:id="rId531" o:title=""/>
                </v:shape>
                <o:OLEObject Type="Embed" ProgID="Equation.DSMT4" ShapeID="_x0000_i12124" DrawAspect="Content" ObjectID="_1688590833" r:id="rId532"/>
              </w:object>
            </w:r>
            <w:r w:rsidRPr="00595C2F">
              <w:rPr>
                <w:rFonts w:ascii="Chu Van An" w:hAnsi="Chu Van An" w:cs="Chu Van An"/>
                <w:szCs w:val="24"/>
              </w:rPr>
              <w:t xml:space="preserve"> được cho bởi số hạng tổng quát sau đây, dãy số nào là dãy số giảm?</w:t>
            </w:r>
          </w:p>
          <w:p w14:paraId="0CA0D4BD" w14:textId="77777777" w:rsidR="00A108B6" w:rsidRPr="00595C2F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95C2F">
              <w:rPr>
                <w:rFonts w:ascii="Chu Van An" w:eastAsia="Arial" w:hAnsi="Chu Van An" w:cs="Chu Van An"/>
                <w:position w:val="-12"/>
                <w:szCs w:val="24"/>
              </w:rPr>
              <w:object w:dxaOrig="1605" w:dyaOrig="375" w14:anchorId="11B61FCC">
                <v:shape id="_x0000_i12125" type="#_x0000_t75" style="width:80.25pt;height:18.75pt" o:ole="">
                  <v:imagedata r:id="rId533" o:title=""/>
                </v:shape>
                <o:OLEObject Type="Embed" ProgID="Equation.DSMT4" ShapeID="_x0000_i12125" DrawAspect="Content" ObjectID="_1688590834" r:id="rId534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595C2F">
              <w:rPr>
                <w:rFonts w:ascii="Chu Van An" w:eastAsia="Arial" w:hAnsi="Chu Van An" w:cs="Chu Van An"/>
                <w:position w:val="-12"/>
                <w:szCs w:val="24"/>
              </w:rPr>
              <w:object w:dxaOrig="1980" w:dyaOrig="405" w14:anchorId="12EE9CAB">
                <v:shape id="_x0000_i12126" type="#_x0000_t75" style="width:99pt;height:20.25pt" o:ole="">
                  <v:imagedata r:id="rId535" o:title=""/>
                </v:shape>
                <o:OLEObject Type="Embed" ProgID="Equation.DSMT4" ShapeID="_x0000_i12126" DrawAspect="Content" ObjectID="_1688590835" r:id="rId536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</w:p>
          <w:p w14:paraId="110E15D4" w14:textId="77777777" w:rsidR="00A108B6" w:rsidRPr="00595C2F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595C2F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95C2F">
              <w:rPr>
                <w:rFonts w:ascii="Chu Van An" w:eastAsia="Arial" w:hAnsi="Chu Van An" w:cs="Chu Van An"/>
                <w:position w:val="-24"/>
                <w:szCs w:val="24"/>
              </w:rPr>
              <w:object w:dxaOrig="1965" w:dyaOrig="660" w14:anchorId="66FD1181">
                <v:shape id="_x0000_i12127" type="#_x0000_t75" style="width:98.25pt;height:33pt" o:ole="">
                  <v:imagedata r:id="rId537" o:title=""/>
                </v:shape>
                <o:OLEObject Type="Embed" ProgID="Equation.DSMT4" ShapeID="_x0000_i12127" DrawAspect="Content" ObjectID="_1688590836" r:id="rId538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595C2F">
              <w:rPr>
                <w:rFonts w:ascii="Chu Van An" w:eastAsia="Arial" w:hAnsi="Chu Van An" w:cs="Chu Van An"/>
                <w:position w:val="-24"/>
                <w:szCs w:val="24"/>
              </w:rPr>
              <w:object w:dxaOrig="1665" w:dyaOrig="615" w14:anchorId="15956359">
                <v:shape id="_x0000_i12128" type="#_x0000_t75" style="width:83.25pt;height:30.75pt" o:ole="">
                  <v:imagedata r:id="rId539" o:title=""/>
                </v:shape>
                <o:OLEObject Type="Embed" ProgID="Equation.DSMT4" ShapeID="_x0000_i12128" DrawAspect="Content" ObjectID="_1688590837" r:id="rId540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</w:p>
          <w:p w14:paraId="64681E36" w14:textId="77777777" w:rsidR="00A108B6" w:rsidRPr="00297089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5BE04D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06AFAA02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C1E7D6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3: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Trong các dãy số sau, dãy số nào là dãy số giảm?</w:t>
            </w:r>
          </w:p>
          <w:p w14:paraId="5BE7D0CF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35" w:dyaOrig="375" w14:anchorId="1F110CE0">
                <v:shape id="_x0000_i12129" type="#_x0000_t75" style="width:36.75pt;height:18.75pt" o:ole="">
                  <v:imagedata r:id="rId541" o:title=""/>
                </v:shape>
                <o:OLEObject Type="Embed" ProgID="Equation.DSMT4" ShapeID="_x0000_i12129" DrawAspect="Content" ObjectID="_1688590838" r:id="rId54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80" w:dyaOrig="360" w14:anchorId="6C27A20C">
                <v:shape id="_x0000_i12130" type="#_x0000_t75" style="width:39pt;height:18pt" o:ole="">
                  <v:imagedata r:id="rId543" o:title=""/>
                </v:shape>
                <o:OLEObject Type="Embed" ProgID="Equation.DSMT4" ShapeID="_x0000_i12130" DrawAspect="Content" ObjectID="_1688590839" r:id="rId544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7428DC2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35" w:dyaOrig="375" w14:anchorId="47809ACC">
                <v:shape id="_x0000_i12131" type="#_x0000_t75" style="width:51.75pt;height:18.75pt" o:ole="">
                  <v:imagedata r:id="rId545" o:title=""/>
                </v:shape>
                <o:OLEObject Type="Embed" ProgID="Equation.DSMT4" ShapeID="_x0000_i12131" DrawAspect="Content" ObjectID="_1688590840" r:id="rId546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15" w14:anchorId="2BBF6871">
                <v:shape id="_x0000_i12132" type="#_x0000_t75" style="width:54.75pt;height:30.75pt" o:ole="">
                  <v:imagedata r:id="rId547" o:title=""/>
                </v:shape>
                <o:OLEObject Type="Embed" ProgID="Equation.DSMT4" ShapeID="_x0000_i12132" DrawAspect="Content" ObjectID="_1688590841" r:id="rId548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7F452F47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33B4E6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0A2B55BC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19C906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91672D7">
                <v:shape id="_x0000_i12133" type="#_x0000_t75" style="width:24pt;height:20.25pt" o:ole="">
                  <v:imagedata r:id="rId549" o:title=""/>
                </v:shape>
                <o:OLEObject Type="Embed" ProgID="Equation.DSMT4" ShapeID="_x0000_i12133" DrawAspect="Content" ObjectID="_1688590842" r:id="rId550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được gọi là dãy số tăng nếu với mọi số tự nhiên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1D40A05D">
                <v:shape id="_x0000_i12134" type="#_x0000_t75" style="width:24.75pt;height:14.25pt" o:ole="">
                  <v:imagedata r:id="rId551" o:title=""/>
                </v:shape>
                <o:OLEObject Type="Embed" ProgID="Equation.DSMT4" ShapeID="_x0000_i12134" DrawAspect="Content" ObjectID="_1688590843" r:id="rId552"/>
              </w:object>
            </w:r>
          </w:p>
          <w:p w14:paraId="2441AACC" w14:textId="77777777" w:rsidR="00A108B6" w:rsidRPr="00595C2F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55" w:dyaOrig="360" w14:anchorId="5354C5BC">
                <v:shape id="_x0000_i12135" type="#_x0000_t75" style="width:42.75pt;height:18pt" o:ole="">
                  <v:imagedata r:id="rId553" o:title=""/>
                </v:shape>
                <o:OLEObject Type="Embed" ProgID="Equation.DSMT4" ShapeID="_x0000_i12135" DrawAspect="Content" ObjectID="_1688590844" r:id="rId554"/>
              </w:objec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55" w:dyaOrig="360" w14:anchorId="76328EBE">
                <v:shape id="_x0000_i12136" type="#_x0000_t75" style="width:42.75pt;height:18pt" o:ole="">
                  <v:imagedata r:id="rId555" o:title=""/>
                </v:shape>
                <o:OLEObject Type="Embed" ProgID="Equation.DSMT4" ShapeID="_x0000_i12136" DrawAspect="Content" ObjectID="_1688590845" r:id="rId556"/>
              </w:objec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55" w:dyaOrig="360" w14:anchorId="0C9AF9E0">
                <v:shape id="_x0000_i12137" type="#_x0000_t75" style="width:42.75pt;height:18pt" o:ole="">
                  <v:imagedata r:id="rId557" o:title=""/>
                </v:shape>
                <o:OLEObject Type="Embed" ProgID="Equation.DSMT4" ShapeID="_x0000_i12137" DrawAspect="Content" ObjectID="_1688590846" r:id="rId558"/>
              </w:objec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55" w:dyaOrig="360" w14:anchorId="3070BAC0">
                <v:shape id="_x0000_i12138" type="#_x0000_t75" style="width:42.75pt;height:18pt" o:ole="">
                  <v:imagedata r:id="rId559" o:title=""/>
                </v:shape>
                <o:OLEObject Type="Embed" ProgID="Equation.DSMT4" ShapeID="_x0000_i12138" DrawAspect="Content" ObjectID="_1688590847" r:id="rId560"/>
              </w:object>
            </w:r>
          </w:p>
          <w:p w14:paraId="06420FC2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632912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2EF25B9E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84B7A2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Dãy số nào sau đây là dãy số giảm?</w:t>
            </w:r>
          </w:p>
          <w:p w14:paraId="6D858D60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100" w:dyaOrig="615" w14:anchorId="6FB93050">
                <v:shape id="_x0000_i12139" type="#_x0000_t75" style="width:105pt;height:30.75pt" o:ole="">
                  <v:imagedata r:id="rId561" o:title=""/>
                </v:shape>
                <o:OLEObject Type="Embed" ProgID="Equation.DSMT4" ShapeID="_x0000_i12139" DrawAspect="Content" ObjectID="_1688590848" r:id="rId56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055" w:dyaOrig="615" w14:anchorId="2E7F61BA">
                <v:shape id="_x0000_i12140" type="#_x0000_t75" style="width:102.75pt;height:30.75pt" o:ole="">
                  <v:imagedata r:id="rId563" o:title=""/>
                </v:shape>
                <o:OLEObject Type="Embed" ProgID="Equation.DSMT4" ShapeID="_x0000_i12140" DrawAspect="Content" ObjectID="_1688590849" r:id="rId564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8D9FAD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15" w:dyaOrig="405" w14:anchorId="67D4EF5D">
                <v:shape id="_x0000_i12141" type="#_x0000_t75" style="width:105.75pt;height:20.25pt" o:ole="">
                  <v:imagedata r:id="rId565" o:title=""/>
                </v:shape>
                <o:OLEObject Type="Embed" ProgID="Equation.DSMT4" ShapeID="_x0000_i12141" DrawAspect="Content" ObjectID="_1688590850" r:id="rId566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65" w:dyaOrig="405" w14:anchorId="6EEFB7F8">
                <v:shape id="_x0000_i12142" type="#_x0000_t75" style="width:128.25pt;height:20.25pt" o:ole="">
                  <v:imagedata r:id="rId567" o:title=""/>
                </v:shape>
                <o:OLEObject Type="Embed" ProgID="Equation.DSMT4" ShapeID="_x0000_i12142" DrawAspect="Content" ObjectID="_1688590851" r:id="rId568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3376CE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619734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6C5EA70E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B178F1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595C2F">
              <w:rPr>
                <w:rStyle w:val="fontstyle01"/>
                <w:rFonts w:ascii="Chu Van An" w:hAnsi="Chu Van An" w:cs="Chu Van An"/>
                <w:lang w:val="fr-FR"/>
              </w:rPr>
              <w:t xml:space="preserve">Cho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80" w:dyaOrig="405" w14:anchorId="7D71A897">
                <v:shape id="_x0000_i12143" type="#_x0000_t75" style="width:24pt;height:20.25pt" o:ole="">
                  <v:imagedata r:id="rId569" o:title=""/>
                </v:shape>
                <o:OLEObject Type="Embed" ProgID="Equation.DSMT4" ShapeID="_x0000_i12143" DrawAspect="Content" ObjectID="_1688590852" r:id="rId570"/>
              </w:object>
            </w:r>
            <w:r w:rsidRPr="00595C2F">
              <w:rPr>
                <w:rStyle w:val="fontstyle01"/>
                <w:rFonts w:ascii="Chu Van An" w:hAnsi="Chu Van An" w:cs="Chu Van An"/>
                <w:lang w:val="fr-FR"/>
              </w:rPr>
              <w:t xml:space="preserve">với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  <w:lang w:val="fr-FR"/>
              </w:rPr>
              <w:object w:dxaOrig="1065" w:dyaOrig="360" w14:anchorId="0C5DA0AB">
                <v:shape id="_x0000_i12144" type="#_x0000_t75" style="width:53.25pt;height:18pt" o:ole="">
                  <v:imagedata r:id="rId571" o:title=""/>
                </v:shape>
                <o:OLEObject Type="Embed" ProgID="Equation.DSMT4" ShapeID="_x0000_i12144" DrawAspect="Content" ObjectID="_1688590853" r:id="rId572"/>
              </w:object>
            </w:r>
            <w:r w:rsidRPr="00595C2F">
              <w:rPr>
                <w:rStyle w:val="fontstyle01"/>
                <w:rFonts w:ascii="Chu Van An" w:hAnsi="Chu Van An" w:cs="Chu Van An"/>
                <w:lang w:val="fr-FR"/>
              </w:rPr>
              <w:t xml:space="preserve">.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80" w:dyaOrig="405" w14:anchorId="7EE984AD">
                <v:shape id="_x0000_i12145" type="#_x0000_t75" style="width:24pt;height:20.25pt" o:ole="">
                  <v:imagedata r:id="rId569" o:title=""/>
                </v:shape>
                <o:OLEObject Type="Embed" ProgID="Equation.DSMT4" ShapeID="_x0000_i12145" DrawAspect="Content" ObjectID="_1688590854" r:id="rId573"/>
              </w:object>
            </w:r>
            <w:r w:rsidRPr="00595C2F">
              <w:rPr>
                <w:rStyle w:val="fontstyle01"/>
                <w:rFonts w:ascii="Chu Van An" w:hAnsi="Chu Van An" w:cs="Chu Van An"/>
                <w:lang w:val="fr-FR"/>
              </w:rPr>
              <w:t>là dãy số</w:t>
            </w:r>
          </w:p>
          <w:p w14:paraId="0D798667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Bị chặn trên bởi 1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Giảm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0A25D086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Bị chặn dưới bởi 2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Tăng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7BD5382" w14:textId="77777777" w:rsidR="00A108B6" w:rsidRPr="00297089" w:rsidRDefault="00A108B6" w:rsidP="003A0D19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399038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132DDCBA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3BC7D0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5F93E8C4">
                <v:shape id="_x0000_i12146" type="#_x0000_t75" style="width:24pt;height:20.25pt" o:ole="">
                  <v:imagedata r:id="rId574" o:title=""/>
                </v:shape>
                <o:OLEObject Type="Embed" ProgID="Equation.DSMT4" ShapeID="_x0000_i12146" DrawAspect="Content" ObjectID="_1688590855" r:id="rId575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nào sau đây là dãy số tăng:</w:t>
            </w:r>
          </w:p>
          <w:p w14:paraId="3E6D36A0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110" w:dyaOrig="375" w14:anchorId="48559439">
                <v:shape id="_x0000_i12147" type="#_x0000_t75" style="width:55.5pt;height:18.75pt" o:ole="">
                  <v:imagedata r:id="rId576" o:title=""/>
                </v:shape>
                <o:OLEObject Type="Embed" ProgID="Equation.DSMT4" ShapeID="_x0000_i12147" DrawAspect="Content" ObjectID="_1688590856" r:id="rId577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60" w:dyaOrig="360" w14:anchorId="16243390">
                <v:shape id="_x0000_i12148" type="#_x0000_t75" style="width:48pt;height:18pt" o:ole="">
                  <v:imagedata r:id="rId578" o:title=""/>
                </v:shape>
                <o:OLEObject Type="Embed" ProgID="Equation.DSMT4" ShapeID="_x0000_i12148" DrawAspect="Content" ObjectID="_1688590857" r:id="rId579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D57D93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110" w:dyaOrig="360" w14:anchorId="05DAE186">
                <v:shape id="_x0000_i12149" type="#_x0000_t75" style="width:55.5pt;height:18pt" o:ole="">
                  <v:imagedata r:id="rId580" o:title=""/>
                </v:shape>
                <o:OLEObject Type="Embed" ProgID="Equation.DSMT4" ShapeID="_x0000_i12149" DrawAspect="Content" ObjectID="_1688590858" r:id="rId581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30" w14:anchorId="390A8CB9">
                <v:shape id="_x0000_i12150" type="#_x0000_t75" style="width:51pt;height:31.5pt" o:ole="">
                  <v:imagedata r:id="rId582" o:title=""/>
                </v:shape>
                <o:OLEObject Type="Embed" ProgID="Equation.DSMT4" ShapeID="_x0000_i12150" DrawAspect="Content" ObjectID="_1688590859" r:id="rId583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3F6E5B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797FF0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5A6AF9B3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798A6F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8: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4C57424">
                <v:shape id="_x0000_i12151" type="#_x0000_t75" style="width:24pt;height:20.25pt" o:ole="">
                  <v:imagedata r:id="rId584" o:title=""/>
                </v:shape>
                <o:OLEObject Type="Embed" ProgID="Equation.DSMT4" ShapeID="_x0000_i12151" DrawAspect="Content" ObjectID="_1688590860" r:id="rId585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0605683E">
                <v:shape id="_x0000_i12152" type="#_x0000_t75" style="width:55.5pt;height:30.75pt" o:ole="">
                  <v:imagedata r:id="rId586" o:title=""/>
                </v:shape>
                <o:OLEObject Type="Embed" ProgID="Equation.DSMT4" ShapeID="_x0000_i12152" DrawAspect="Content" ObjectID="_1688590861" r:id="rId587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Khẳng định nào sau đây là </w:t>
            </w:r>
            <w:r w:rsidRPr="00595C2F">
              <w:rPr>
                <w:rFonts w:ascii="Chu Van An" w:hAnsi="Chu Van An" w:cs="Chu Van An"/>
                <w:b/>
                <w:i/>
                <w:sz w:val="24"/>
                <w:szCs w:val="24"/>
                <w:lang w:val="fr-FR"/>
              </w:rPr>
              <w:t>sai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0EC0AD61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A.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Năm số hạng đầu của dãy là: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35" w:dyaOrig="615" w14:anchorId="187CB9DD">
                <v:shape id="_x0000_i12153" type="#_x0000_t75" style="width:81.75pt;height:30.75pt" o:ole="">
                  <v:imagedata r:id="rId588" o:title=""/>
                </v:shape>
                <o:OLEObject Type="Embed" ProgID="Equation.3" ShapeID="_x0000_i12153" DrawAspect="Content" ObjectID="_1688590862" r:id="rId589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0C808AE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  <w:t xml:space="preserve">B.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Là dãy số tăng.</w:t>
            </w:r>
          </w:p>
          <w:p w14:paraId="6501B5A7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Bị chặn trên bởi số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720" w:dyaOrig="615" w14:anchorId="03F314A0">
                <v:shape id="_x0000_i12154" type="#_x0000_t75" style="width:36pt;height:30.75pt" o:ole="">
                  <v:imagedata r:id="rId590" o:title=""/>
                </v:shape>
                <o:OLEObject Type="Embed" ProgID="Equation.DSMT4" ShapeID="_x0000_i12154" DrawAspect="Content" ObjectID="_1688590863" r:id="rId591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DA2BB96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Không bị chặn.</w:t>
            </w:r>
          </w:p>
          <w:p w14:paraId="37031CE5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7847E6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A108B6" w:rsidRPr="00297089" w14:paraId="35763B8D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4FA3C3D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595C2F">
              <w:rPr>
                <w:rFonts w:ascii="Chu Van An" w:hAnsi="Chu Van An" w:cs="Chu Van An"/>
                <w:szCs w:val="24"/>
              </w:rPr>
              <w:t xml:space="preserve">Trong các dãy số </w:t>
            </w:r>
            <w:r w:rsidRPr="00595C2F">
              <w:rPr>
                <w:rFonts w:eastAsia="Arial"/>
                <w:position w:val="-14"/>
              </w:rPr>
              <w:object w:dxaOrig="480" w:dyaOrig="405" w14:anchorId="1F6B0097">
                <v:shape id="_x0000_i12155" type="#_x0000_t75" style="width:24pt;height:20.25pt" o:ole="">
                  <v:imagedata r:id="rId531" o:title=""/>
                </v:shape>
                <o:OLEObject Type="Embed" ProgID="Equation.DSMT4" ShapeID="_x0000_i12155" DrawAspect="Content" ObjectID="_1688590864" r:id="rId592"/>
              </w:object>
            </w:r>
            <w:r w:rsidRPr="00595C2F">
              <w:rPr>
                <w:rFonts w:ascii="Chu Van An" w:hAnsi="Chu Van An" w:cs="Chu Van An"/>
                <w:szCs w:val="24"/>
              </w:rPr>
              <w:t xml:space="preserve"> được cho bởi số hạng tổng quát sau đây, dãy số nào là dãy số tăng?</w:t>
            </w:r>
          </w:p>
          <w:p w14:paraId="1EE5E5CD" w14:textId="77777777" w:rsidR="00A108B6" w:rsidRPr="00595C2F" w:rsidRDefault="00A108B6" w:rsidP="003A0D19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95C2F">
              <w:rPr>
                <w:rFonts w:ascii="Chu Van An" w:eastAsia="Arial" w:hAnsi="Chu Van An" w:cs="Chu Van An"/>
                <w:position w:val="-16"/>
                <w:szCs w:val="24"/>
              </w:rPr>
              <w:object w:dxaOrig="2715" w:dyaOrig="465" w14:anchorId="670258C0">
                <v:shape id="_x0000_i12156" type="#_x0000_t75" style="width:135.75pt;height:23.25pt" o:ole="">
                  <v:imagedata r:id="rId593" o:title=""/>
                </v:shape>
                <o:OLEObject Type="Embed" ProgID="Equation.DSMT4" ShapeID="_x0000_i12156" DrawAspect="Content" ObjectID="_1688590865" r:id="rId594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</w:p>
          <w:p w14:paraId="74ADA3B0" w14:textId="77777777" w:rsidR="00A108B6" w:rsidRPr="00595C2F" w:rsidRDefault="00A108B6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595C2F">
              <w:rPr>
                <w:rFonts w:ascii="Chu Van An" w:eastAsia="Arial" w:hAnsi="Chu Van An" w:cs="Chu Van An"/>
                <w:position w:val="-28"/>
                <w:szCs w:val="24"/>
              </w:rPr>
              <w:object w:dxaOrig="2385" w:dyaOrig="660" w14:anchorId="6013AAEB">
                <v:shape id="_x0000_i12157" type="#_x0000_t75" style="width:119.25pt;height:33pt" o:ole="">
                  <v:imagedata r:id="rId595" o:title=""/>
                </v:shape>
                <o:OLEObject Type="Embed" ProgID="Equation.DSMT4" ShapeID="_x0000_i12157" DrawAspect="Content" ObjectID="_1688590866" r:id="rId596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</w:p>
          <w:p w14:paraId="446D9C4F" w14:textId="77777777" w:rsidR="00A108B6" w:rsidRPr="00595C2F" w:rsidRDefault="00A108B6" w:rsidP="003A0D19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C.</w:t>
            </w:r>
            <w:r w:rsidRPr="00595C2F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95C2F">
              <w:rPr>
                <w:rFonts w:ascii="Chu Van An" w:eastAsia="Arial" w:hAnsi="Chu Van An" w:cs="Chu Van An"/>
                <w:position w:val="-24"/>
                <w:szCs w:val="24"/>
              </w:rPr>
              <w:object w:dxaOrig="2595" w:dyaOrig="615" w14:anchorId="6D90EC29">
                <v:shape id="_x0000_i12158" type="#_x0000_t75" style="width:129.75pt;height:30.75pt" o:ole="">
                  <v:imagedata r:id="rId597" o:title=""/>
                </v:shape>
                <o:OLEObject Type="Embed" ProgID="Equation.DSMT4" ShapeID="_x0000_i12158" DrawAspect="Content" ObjectID="_1688590867" r:id="rId598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</w:p>
          <w:p w14:paraId="3C1268D4" w14:textId="77777777" w:rsidR="00A108B6" w:rsidRPr="00595C2F" w:rsidRDefault="00A108B6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595C2F">
              <w:rPr>
                <w:rFonts w:ascii="Chu Van An" w:eastAsia="Arial" w:hAnsi="Chu Van An" w:cs="Chu Van An"/>
                <w:position w:val="-24"/>
                <w:szCs w:val="24"/>
              </w:rPr>
              <w:object w:dxaOrig="1965" w:dyaOrig="615" w14:anchorId="6BC0C539">
                <v:shape id="_x0000_i12159" type="#_x0000_t75" style="width:98.25pt;height:30.75pt" o:ole="">
                  <v:imagedata r:id="rId599" o:title=""/>
                </v:shape>
                <o:OLEObject Type="Embed" ProgID="Equation.DSMT4" ShapeID="_x0000_i12159" DrawAspect="Content" ObjectID="_1688590868" r:id="rId600"/>
              </w:object>
            </w:r>
            <w:r w:rsidRPr="00595C2F">
              <w:rPr>
                <w:rFonts w:ascii="Chu Van An" w:hAnsi="Chu Van An" w:cs="Chu Van An"/>
                <w:szCs w:val="24"/>
              </w:rPr>
              <w:t>.</w:t>
            </w:r>
          </w:p>
          <w:p w14:paraId="294C5699" w14:textId="77777777" w:rsidR="00A108B6" w:rsidRPr="00297089" w:rsidRDefault="00A108B6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A2ED4B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31289E0F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D759E1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5D5AFDF0">
                <v:shape id="_x0000_i12160" type="#_x0000_t75" style="width:24pt;height:20.25pt" o:ole="">
                  <v:imagedata r:id="rId601" o:title=""/>
                </v:shape>
                <o:OLEObject Type="Embed" ProgID="Equation.DSMT4" ShapeID="_x0000_i12160" DrawAspect="Content" ObjectID="_1688590869" r:id="rId60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50" w:dyaOrig="405" w14:anchorId="06CCBF20">
                <v:shape id="_x0000_i12161" type="#_x0000_t75" style="width:142.5pt;height:20.25pt" o:ole="">
                  <v:imagedata r:id="rId603" o:title=""/>
                </v:shape>
                <o:OLEObject Type="Embed" ProgID="Equation.DSMT4" ShapeID="_x0000_i12161" DrawAspect="Content" ObjectID="_1688590870" r:id="rId604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.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77CCE76B">
                <v:shape id="_x0000_i12162" type="#_x0000_t75" style="width:24pt;height:20.25pt" o:ole="">
                  <v:imagedata r:id="rId605" o:title=""/>
                </v:shape>
                <o:OLEObject Type="Embed" ProgID="Equation.DSMT4" ShapeID="_x0000_i12162" DrawAspect="Content" ObjectID="_1688590871" r:id="rId606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là dãy tăng khi và chỉ khi</w:t>
            </w:r>
          </w:p>
          <w:p w14:paraId="479FD56B" w14:textId="77777777" w:rsidR="00A108B6" w:rsidRPr="00595C2F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0AD6E7F0">
                <v:shape id="_x0000_i12163" type="#_x0000_t75" style="width:28.5pt;height:13.5pt" o:ole="">
                  <v:imagedata r:id="rId607" o:title=""/>
                </v:shape>
                <o:OLEObject Type="Embed" ProgID="Equation.DSMT4" ShapeID="_x0000_i12163" DrawAspect="Content" ObjectID="_1688590872" r:id="rId608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18CA399">
                <v:shape id="_x0000_i12164" type="#_x0000_t75" style="width:28.5pt;height:13.5pt" o:ole="">
                  <v:imagedata r:id="rId609" o:title=""/>
                </v:shape>
                <o:OLEObject Type="Embed" ProgID="Equation.DSMT4" ShapeID="_x0000_i12164" DrawAspect="Content" ObjectID="_1688590873" r:id="rId610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3B6D1460">
                <v:shape id="_x0000_i12165" type="#_x0000_t75" style="width:28.5pt;height:13.5pt" o:ole="">
                  <v:imagedata r:id="rId611" o:title=""/>
                </v:shape>
                <o:OLEObject Type="Embed" ProgID="Equation.DSMT4" ShapeID="_x0000_i12165" DrawAspect="Content" ObjectID="_1688590874" r:id="rId612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62B38103">
                <v:shape id="_x0000_i12166" type="#_x0000_t75" style="width:28.5pt;height:13.5pt" o:ole="">
                  <v:imagedata r:id="rId613" o:title=""/>
                </v:shape>
                <o:OLEObject Type="Embed" ProgID="Equation.DSMT4" ShapeID="_x0000_i12166" DrawAspect="Content" ObjectID="_1688590875" r:id="rId614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9CB4B0D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0B221D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28AC91E3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447206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Cho dãy số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1B693DA3">
                <v:shape id="_x0000_i12167" type="#_x0000_t75" style="width:24pt;height:20.25pt" o:ole="">
                  <v:imagedata r:id="rId615" o:title=""/>
                </v:shape>
                <o:OLEObject Type="Embed" ProgID="Equation.DSMT4" ShapeID="_x0000_i12167" DrawAspect="Content" ObjectID="_1688590876" r:id="rId616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xác định bởi:</w:t>
            </w:r>
            <w:r w:rsidRPr="00595C2F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1815" w:dyaOrig="765" w14:anchorId="2F6E5F1F">
                <v:shape id="_x0000_i12168" type="#_x0000_t75" style="width:90.75pt;height:38.25pt" o:ole="">
                  <v:imagedata r:id="rId617" o:title=""/>
                </v:shape>
                <o:OLEObject Type="Embed" ProgID="Equation.DSMT4" ShapeID="_x0000_i12168" DrawAspect="Content" ObjectID="_1688590877" r:id="rId618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với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70" w14:anchorId="3843F7FC">
                <v:shape id="_x0000_i12169" type="#_x0000_t75" style="width:24.75pt;height:13.5pt" o:ole="">
                  <v:imagedata r:id="rId619" o:title=""/>
                </v:shape>
                <o:OLEObject Type="Embed" ProgID="Equation.DSMT4" ShapeID="_x0000_i12169" DrawAspect="Content" ObjectID="_1688590878" r:id="rId620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595C2F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2D74273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170" w:dyaOrig="375" w14:anchorId="228D6294">
                <v:shape id="_x0000_i12170" type="#_x0000_t75" style="width:58.5pt;height:18.75pt" o:ole="">
                  <v:imagedata r:id="rId621" o:title=""/>
                </v:shape>
                <o:OLEObject Type="Embed" ProgID="Equation.DSMT4" ShapeID="_x0000_i12170" DrawAspect="Content" ObjectID="_1688590879" r:id="rId62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1CE967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  <w:t>B.</w:t>
            </w:r>
            <w:r w:rsidRPr="00595C2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250B8E0D">
                <v:shape id="_x0000_i12171" type="#_x0000_t75" style="width:24pt;height:20.25pt" o:ole="">
                  <v:imagedata r:id="rId623" o:title=""/>
                </v:shape>
                <o:OLEObject Type="Embed" ProgID="Equation.DSMT4" ShapeID="_x0000_i12171" DrawAspect="Content" ObjectID="_1688590880" r:id="rId624"/>
              </w:object>
            </w:r>
            <w:r w:rsidRPr="00595C2F">
              <w:rPr>
                <w:rFonts w:ascii="Chu Van An" w:hAnsi="Chu Van An" w:cs="Chu Van An"/>
                <w:position w:val="-4"/>
                <w:sz w:val="24"/>
                <w:szCs w:val="24"/>
              </w:rPr>
              <w:t>là dãy số tăng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32F406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595C2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Năm số hạng đầu của dãy số là:</w:t>
            </w:r>
            <w:r w:rsidRPr="00595C2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47554ABC">
                <v:shape id="_x0000_i12172" type="#_x0000_t75" style="width:9.75pt;height:13.5pt" o:ole="">
                  <v:imagedata r:id="rId625" o:title=""/>
                </v:shape>
                <o:OLEObject Type="Embed" ProgID="Equation.DSMT4" ShapeID="_x0000_i12172" DrawAspect="Content" ObjectID="_1688590881" r:id="rId626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E20E91D">
                <v:shape id="_x0000_i12173" type="#_x0000_t75" style="width:9pt;height:14.25pt" o:ole="">
                  <v:imagedata r:id="rId627" o:title=""/>
                </v:shape>
                <o:OLEObject Type="Embed" ProgID="Equation.DSMT4" ShapeID="_x0000_i12173" DrawAspect="Content" ObjectID="_1688590882" r:id="rId628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F9BB6B5">
                <v:shape id="_x0000_i12174" type="#_x0000_t75" style="width:9pt;height:14.25pt" o:ole="">
                  <v:imagedata r:id="rId629" o:title=""/>
                </v:shape>
                <o:OLEObject Type="Embed" ProgID="Equation.DSMT4" ShapeID="_x0000_i12174" DrawAspect="Content" ObjectID="_1688590883" r:id="rId630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3BD07EF">
                <v:shape id="_x0000_i12175" type="#_x0000_t75" style="width:9pt;height:14.25pt" o:ole="">
                  <v:imagedata r:id="rId631" o:title=""/>
                </v:shape>
                <o:OLEObject Type="Embed" ProgID="Equation.DSMT4" ShapeID="_x0000_i12175" DrawAspect="Content" ObjectID="_1688590884" r:id="rId63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15E62EEC">
                <v:shape id="_x0000_i12176" type="#_x0000_t75" style="width:15pt;height:14.25pt" o:ole="">
                  <v:imagedata r:id="rId633" o:title=""/>
                </v:shape>
                <o:OLEObject Type="Embed" ProgID="Equation.DSMT4" ShapeID="_x0000_i12176" DrawAspect="Content" ObjectID="_1688590885" r:id="rId634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C881B1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position w:val="6"/>
                <w:sz w:val="24"/>
                <w:szCs w:val="24"/>
              </w:rPr>
              <w:tab/>
              <w:t>D.</w:t>
            </w:r>
            <w:r w:rsidRPr="00595C2F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position w:val="6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90" w14:anchorId="3AA2D812">
                <v:shape id="_x0000_i12177" type="#_x0000_t75" style="width:55.5pt;height:34.5pt" o:ole="">
                  <v:imagedata r:id="rId635" o:title=""/>
                </v:shape>
                <o:OLEObject Type="Embed" ProgID="Equation.DSMT4" ShapeID="_x0000_i12177" DrawAspect="Content" ObjectID="_1688590886" r:id="rId636"/>
              </w:object>
            </w:r>
            <w:r w:rsidRPr="00595C2F">
              <w:rPr>
                <w:rFonts w:ascii="Chu Van An" w:hAnsi="Chu Van An" w:cs="Chu Van An"/>
                <w:position w:val="6"/>
                <w:sz w:val="24"/>
                <w:szCs w:val="24"/>
              </w:rPr>
              <w:t>.</w:t>
            </w:r>
          </w:p>
          <w:p w14:paraId="53243259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AC7260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2643EF38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65701A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Trong các dãy số </w:t>
            </w:r>
            <w:r w:rsidRPr="00595C2F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480" w:dyaOrig="405" w14:anchorId="1447F732">
                <v:shape id="_x0000_i12178" type="#_x0000_t75" style="width:24pt;height:20.25pt" o:ole="">
                  <v:imagedata r:id="rId637" o:title=""/>
                </v:shape>
                <o:OLEObject Type="Embed" ProgID="Equation.DSMT4" ShapeID="_x0000_i12178" DrawAspect="Content" ObjectID="_1688590887" r:id="rId638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cho bởi số hạng tổng quát </w:t>
            </w:r>
            <w:r w:rsidRPr="00595C2F">
              <w:rPr>
                <w:rFonts w:ascii="Chu Van An" w:hAnsi="Chu Van An" w:cs="Chu Van An"/>
                <w:color w:val="000000"/>
                <w:position w:val="-12"/>
                <w:sz w:val="24"/>
                <w:szCs w:val="24"/>
              </w:rPr>
              <w:object w:dxaOrig="255" w:dyaOrig="360" w14:anchorId="27E2E5AC">
                <v:shape id="_x0000_i12179" type="#_x0000_t75" style="width:12.75pt;height:18pt" o:ole="">
                  <v:imagedata r:id="rId639" o:title=""/>
                </v:shape>
                <o:OLEObject Type="Embed" ProgID="Equation.DSMT4" ShapeID="_x0000_i12179" DrawAspect="Content" ObjectID="_1688590888" r:id="rId640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sau, dãy số nào là dãy số giảm?</w:t>
            </w:r>
          </w:p>
          <w:p w14:paraId="718A8FF3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595C2F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795" w:dyaOrig="615" w14:anchorId="4691CD47">
                <v:shape id="_x0000_i12180" type="#_x0000_t75" style="width:39.75pt;height:30.75pt" o:ole="">
                  <v:imagedata r:id="rId641" o:title=""/>
                </v:shape>
                <o:OLEObject Type="Embed" ProgID="Equation.DSMT4" ShapeID="_x0000_i12180" DrawAspect="Content" ObjectID="_1688590889" r:id="rId642"/>
              </w:object>
            </w:r>
            <w:r w:rsidRPr="00595C2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hAnsi="Chu Van An" w:cs="Chu Van An"/>
                <w:color w:val="000000"/>
                <w:position w:val="-24"/>
                <w:sz w:val="24"/>
                <w:szCs w:val="24"/>
              </w:rPr>
              <w:object w:dxaOrig="1080" w:dyaOrig="615" w14:anchorId="627CF5CE">
                <v:shape id="_x0000_i12181" type="#_x0000_t75" style="width:54pt;height:30.75pt" o:ole="">
                  <v:imagedata r:id="rId643" o:title=""/>
                </v:shape>
                <o:OLEObject Type="Embed" ProgID="Equation.DSMT4" ShapeID="_x0000_i12181" DrawAspect="Content" ObjectID="_1688590890" r:id="rId644"/>
              </w:object>
            </w:r>
            <w:r w:rsidRPr="00595C2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</w:p>
          <w:p w14:paraId="6BC15CE1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595C2F">
              <w:rPr>
                <w:rFonts w:ascii="Chu Van An" w:hAnsi="Chu Van An" w:cs="Chu Van An"/>
                <w:color w:val="000000"/>
                <w:position w:val="-12"/>
                <w:sz w:val="24"/>
                <w:szCs w:val="24"/>
              </w:rPr>
              <w:object w:dxaOrig="735" w:dyaOrig="375" w14:anchorId="6EEED7F2">
                <v:shape id="_x0000_i12182" type="#_x0000_t75" style="width:36.75pt;height:18.75pt" o:ole="">
                  <v:imagedata r:id="rId645" o:title=""/>
                </v:shape>
                <o:OLEObject Type="Embed" ProgID="Equation.DSMT4" ShapeID="_x0000_i12182" DrawAspect="Content" ObjectID="_1688590891" r:id="rId646"/>
              </w:object>
            </w:r>
            <w:r w:rsidRPr="00595C2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hAnsi="Chu Van An" w:cs="Chu Van An"/>
                <w:color w:val="000000"/>
                <w:position w:val="-12"/>
                <w:sz w:val="24"/>
                <w:szCs w:val="24"/>
              </w:rPr>
              <w:object w:dxaOrig="1155" w:dyaOrig="405" w14:anchorId="5BDF3F45">
                <v:shape id="_x0000_i12183" type="#_x0000_t75" style="width:57.75pt;height:20.25pt" o:ole="">
                  <v:imagedata r:id="rId647" o:title=""/>
                </v:shape>
                <o:OLEObject Type="Embed" ProgID="Equation.DSMT4" ShapeID="_x0000_i12183" DrawAspect="Content" ObjectID="_1688590892" r:id="rId648"/>
              </w:object>
            </w:r>
            <w:r w:rsidRPr="00595C2F">
              <w:rPr>
                <w:rFonts w:ascii="Chu Van An" w:hAnsi="Chu Van An" w:cs="Chu Van An"/>
                <w:color w:val="800080"/>
                <w:sz w:val="24"/>
                <w:szCs w:val="24"/>
              </w:rPr>
              <w:t>.</w:t>
            </w:r>
          </w:p>
          <w:p w14:paraId="74150A76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3F5244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5E35F0CE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3CFC21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Trong các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1E8B2AB0">
                <v:shape id="_x0000_i12184" type="#_x0000_t75" style="width:24pt;height:20.25pt" o:ole="">
                  <v:imagedata r:id="rId649" o:title=""/>
                </v:shape>
                <o:OLEObject Type="Embed" ProgID="Equation.DSMT4" ShapeID="_x0000_i12184" DrawAspect="Content" ObjectID="_1688590893" r:id="rId650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xác định bởi số hạng tổng quát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5" w:dyaOrig="360" w14:anchorId="5BF155A3">
                <v:shape id="_x0000_i12185" type="#_x0000_t75" style="width:12.75pt;height:18pt" o:ole="">
                  <v:imagedata r:id="rId651" o:title=""/>
                </v:shape>
                <o:OLEObject Type="Embed" ProgID="Equation.DSMT4" ShapeID="_x0000_i12185" DrawAspect="Content" ObjectID="_1688590894" r:id="rId65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sau, hỏi dãy số nào là dãy số giảm?</w:t>
            </w:r>
          </w:p>
          <w:p w14:paraId="19A14E17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75" w14:anchorId="546F34CA">
                <v:shape id="_x0000_i12186" type="#_x0000_t75" style="width:38.25pt;height:18.75pt" o:ole="">
                  <v:imagedata r:id="rId653" o:title=""/>
                </v:shape>
                <o:OLEObject Type="Embed" ProgID="Equation.DSMT4" ShapeID="_x0000_i12186" DrawAspect="Content" ObjectID="_1688590895" r:id="rId654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140" w:dyaOrig="360" w14:anchorId="49491CC6">
                <v:shape id="_x0000_i12187" type="#_x0000_t75" style="width:57pt;height:18pt" o:ole="">
                  <v:imagedata r:id="rId655" o:title=""/>
                </v:shape>
                <o:OLEObject Type="Embed" ProgID="Equation.DSMT4" ShapeID="_x0000_i12187" DrawAspect="Content" ObjectID="_1688590896" r:id="rId656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3D8280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35" w14:anchorId="14E1A748">
                <v:shape id="_x0000_i12188" type="#_x0000_t75" style="width:53.25pt;height:21.75pt" o:ole="">
                  <v:imagedata r:id="rId657" o:title=""/>
                </v:shape>
                <o:OLEObject Type="Embed" ProgID="Equation.DSMT4" ShapeID="_x0000_i12188" DrawAspect="Content" ObjectID="_1688590897" r:id="rId658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85" w:dyaOrig="615" w14:anchorId="2FDB3658">
                <v:shape id="_x0000_i12189" type="#_x0000_t75" style="width:59.25pt;height:30.75pt" o:ole="">
                  <v:imagedata r:id="rId659" o:title=""/>
                </v:shape>
                <o:OLEObject Type="Embed" ProgID="Equation.DSMT4" ShapeID="_x0000_i12189" DrawAspect="Content" ObjectID="_1688590898" r:id="rId660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EC4408B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ECD862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4FFE39DC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63FA6F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80" w:dyaOrig="405" w14:anchorId="07C0A8DC">
                <v:shape id="_x0000_i12190" type="#_x0000_t75" style="width:24pt;height:20.25pt" o:ole="">
                  <v:imagedata r:id="rId661" o:title=""/>
                </v:shape>
                <o:OLEObject Type="Embed" ProgID="Equation.DSMT4" ShapeID="_x0000_i12190" DrawAspect="Content" ObjectID="_1688590899" r:id="rId662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với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  <w:lang w:val="fr-FR"/>
              </w:rPr>
              <w:object w:dxaOrig="1080" w:dyaOrig="360" w14:anchorId="051AC010">
                <v:shape id="_x0000_i12191" type="#_x0000_t75" style="width:54pt;height:18pt" o:ole="">
                  <v:imagedata r:id="rId571" o:title=""/>
                </v:shape>
                <o:OLEObject Type="Embed" ProgID="Equation.DSMT4" ShapeID="_x0000_i12191" DrawAspect="Content" ObjectID="_1688590900" r:id="rId663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480" w:dyaOrig="405" w14:anchorId="6E46EBDE">
                <v:shape id="_x0000_i12192" type="#_x0000_t75" style="width:24pt;height:20.25pt" o:ole="">
                  <v:imagedata r:id="rId664" o:title=""/>
                </v:shape>
                <o:OLEObject Type="Embed" ProgID="Equation.DSMT4" ShapeID="_x0000_i12192" DrawAspect="Content" ObjectID="_1688590901" r:id="rId665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dãy số</w:t>
            </w:r>
          </w:p>
          <w:p w14:paraId="548B47DE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tăng.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giảm.</w:t>
            </w:r>
          </w:p>
          <w:p w14:paraId="7E50FDCA" w14:textId="77777777" w:rsidR="00A108B6" w:rsidRPr="00595C2F" w:rsidRDefault="00A108B6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bị chặn dưới bởi 2.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bị chặn trên bởi 1.</w:t>
            </w:r>
          </w:p>
          <w:p w14:paraId="04252F0A" w14:textId="77777777" w:rsidR="00A108B6" w:rsidRPr="00297089" w:rsidRDefault="00A108B6" w:rsidP="003A0D19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18A4177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A108B6" w:rsidRPr="00297089" w14:paraId="4D3BAADF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FE9FA3" w14:textId="77777777" w:rsidR="00A108B6" w:rsidRPr="00595C2F" w:rsidRDefault="00A108B6" w:rsidP="003A0D1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15: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Trong các dãy số sau đây, dãy số nào là dãy số giảm?</w:t>
            </w:r>
          </w:p>
          <w:p w14:paraId="513F0D93" w14:textId="77777777" w:rsidR="00A108B6" w:rsidRPr="00595C2F" w:rsidRDefault="00A108B6" w:rsidP="003A0D19">
            <w:pPr>
              <w:spacing w:before="48" w:after="48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Dãy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390" w14:anchorId="31D39D7C">
                <v:shape id="_x0000_i12193" type="#_x0000_t75" style="width:24pt;height:19.5pt" o:ole="">
                  <v:imagedata r:id="rId666" o:title=""/>
                </v:shape>
                <o:OLEObject Type="Embed" ProgID="Equation.DSMT4" ShapeID="_x0000_i12193" DrawAspect="Content" ObjectID="_1688590902" r:id="rId667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với </w:t>
            </w:r>
            <w:r w:rsidRPr="00595C2F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85" w:dyaOrig="735" w14:anchorId="1E4D5F03">
                <v:shape id="_x0000_i12194" type="#_x0000_t75" style="width:59.25pt;height:36.75pt" o:ole="">
                  <v:imagedata r:id="rId668" o:title=""/>
                </v:shape>
                <o:OLEObject Type="Embed" ProgID="Equation.DSMT4" ShapeID="_x0000_i12194" DrawAspect="Content" ObjectID="_1688590903" r:id="rId669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AF8A6AD" w14:textId="77777777" w:rsidR="00A108B6" w:rsidRPr="00595C2F" w:rsidRDefault="00A108B6" w:rsidP="003A0D19">
            <w:pPr>
              <w:spacing w:before="48" w:after="48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Dãy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65" w:dyaOrig="390" w14:anchorId="1942BC13">
                <v:shape id="_x0000_i12195" type="#_x0000_t75" style="width:23.25pt;height:19.5pt" o:ole="">
                  <v:imagedata r:id="rId670" o:title=""/>
                </v:shape>
                <o:OLEObject Type="Embed" ProgID="Equation.DSMT4" ShapeID="_x0000_i12195" DrawAspect="Content" ObjectID="_1688590904" r:id="rId671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với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60" w14:anchorId="3035F168">
                <v:shape id="_x0000_i12196" type="#_x0000_t75" style="width:53.25pt;height:33pt" o:ole="">
                  <v:imagedata r:id="rId672" o:title=""/>
                </v:shape>
                <o:OLEObject Type="Embed" ProgID="Equation.DSMT4" ShapeID="_x0000_i12196" DrawAspect="Content" ObjectID="_1688590905" r:id="rId673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01F38BA" w14:textId="77777777" w:rsidR="00A108B6" w:rsidRPr="00595C2F" w:rsidRDefault="00A108B6" w:rsidP="003A0D19">
            <w:pPr>
              <w:spacing w:before="48" w:after="48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Dãy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65" w:dyaOrig="390" w14:anchorId="207AE7B8">
                <v:shape id="_x0000_i12197" type="#_x0000_t75" style="width:23.25pt;height:19.5pt" o:ole="">
                  <v:imagedata r:id="rId674" o:title=""/>
                </v:shape>
                <o:OLEObject Type="Embed" ProgID="Equation.DSMT4" ShapeID="_x0000_i12197" DrawAspect="Content" ObjectID="_1688590906" r:id="rId675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với </w:t>
            </w:r>
            <w:r w:rsidRPr="00595C2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26183584">
                <v:shape id="_x0000_i12198" type="#_x0000_t75" style="width:53.25pt;height:30.75pt" o:ole="">
                  <v:imagedata r:id="rId676" o:title=""/>
                </v:shape>
                <o:OLEObject Type="Embed" ProgID="Equation.DSMT4" ShapeID="_x0000_i12198" DrawAspect="Content" ObjectID="_1688590907" r:id="rId677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8D01768" w14:textId="77777777" w:rsidR="00A108B6" w:rsidRPr="00595C2F" w:rsidRDefault="00A108B6" w:rsidP="003A0D19">
            <w:pPr>
              <w:spacing w:before="48" w:after="48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Dãy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390" w14:anchorId="09C9E139">
                <v:shape id="_x0000_i12199" type="#_x0000_t75" style="width:24pt;height:19.5pt" o:ole="">
                  <v:imagedata r:id="rId678" o:title=""/>
                </v:shape>
                <o:OLEObject Type="Embed" ProgID="Equation.DSMT4" ShapeID="_x0000_i12199" DrawAspect="Content" ObjectID="_1688590908" r:id="rId679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với </w:t>
            </w:r>
            <w:r w:rsidRPr="00595C2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15" w:dyaOrig="375" w14:anchorId="20D1FA23">
                <v:shape id="_x0000_i12200" type="#_x0000_t75" style="width:45.75pt;height:18.75pt" o:ole="">
                  <v:imagedata r:id="rId680" o:title=""/>
                </v:shape>
                <o:OLEObject Type="Embed" ProgID="Equation.DSMT4" ShapeID="_x0000_i12200" DrawAspect="Content" ObjectID="_1688590909" r:id="rId681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21EB079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E64D492" w14:textId="77777777" w:rsidR="00A108B6" w:rsidRPr="00297089" w:rsidRDefault="00A108B6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5A0012FA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1711F2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595C2F">
              <w:rPr>
                <w:rFonts w:ascii="Chu Van An" w:hAnsi="Chu Van An" w:cs="Chu Van An"/>
                <w:szCs w:val="24"/>
              </w:rPr>
              <w:t>Dãy số nào có công thức số hạng tổng quát dưới đây là dãy số tăng?</w:t>
            </w:r>
          </w:p>
          <w:p w14:paraId="611817BA" w14:textId="77777777" w:rsidR="00A108B6" w:rsidRPr="00595C2F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595C2F">
              <w:rPr>
                <w:rFonts w:ascii="Chu Van An" w:eastAsia="Arial" w:hAnsi="Chu Van An" w:cs="Chu Van An"/>
                <w:color w:val="0000FF"/>
                <w:position w:val="-28"/>
                <w:szCs w:val="24"/>
              </w:rPr>
              <w:object w:dxaOrig="990" w:dyaOrig="720" w14:anchorId="3275CD8F">
                <v:shape id="_x0000_i12201" type="#_x0000_t75" style="width:49.5pt;height:36pt" o:ole="">
                  <v:imagedata r:id="rId682" o:title=""/>
                </v:shape>
                <o:OLEObject Type="Embed" ProgID="Equation.DSMT4" ShapeID="_x0000_i12201" DrawAspect="Content" ObjectID="_1688590910" r:id="rId683"/>
              </w:object>
            </w:r>
            <w:r w:rsidRPr="00595C2F">
              <w:rPr>
                <w:rFonts w:ascii="Chu Van An" w:hAnsi="Chu Van An" w:cs="Chu Van An"/>
                <w:color w:val="0000FF"/>
                <w:szCs w:val="24"/>
              </w:rPr>
              <w:t>.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595C2F">
              <w:rPr>
                <w:rFonts w:ascii="Chu Van An" w:eastAsia="Arial" w:hAnsi="Chu Van An" w:cs="Chu Van An"/>
                <w:color w:val="0000FF"/>
                <w:position w:val="-14"/>
                <w:szCs w:val="24"/>
              </w:rPr>
              <w:object w:dxaOrig="1050" w:dyaOrig="450" w14:anchorId="6C5BAD4E">
                <v:shape id="_x0000_i12202" type="#_x0000_t75" style="width:52.5pt;height:22.5pt" o:ole="">
                  <v:imagedata r:id="rId684" o:title=""/>
                </v:shape>
                <o:OLEObject Type="Embed" ProgID="Equation.DSMT4" ShapeID="_x0000_i12202" DrawAspect="Content" ObjectID="_1688590911" r:id="rId685"/>
              </w:object>
            </w:r>
            <w:r w:rsidRPr="00595C2F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745317DA" w14:textId="77777777" w:rsidR="00A108B6" w:rsidRPr="00595C2F" w:rsidRDefault="00A108B6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595C2F">
              <w:rPr>
                <w:rFonts w:ascii="Chu Van An" w:eastAsia="Arial" w:hAnsi="Chu Van An" w:cs="Chu Van An"/>
                <w:color w:val="0000FF"/>
                <w:position w:val="-12"/>
                <w:szCs w:val="24"/>
              </w:rPr>
              <w:object w:dxaOrig="1455" w:dyaOrig="375" w14:anchorId="141478AF">
                <v:shape id="_x0000_i12203" type="#_x0000_t75" style="width:72.75pt;height:18.75pt" o:ole="">
                  <v:imagedata r:id="rId686" o:title=""/>
                </v:shape>
                <o:OLEObject Type="Embed" ProgID="Equation.DSMT4" ShapeID="_x0000_i12203" DrawAspect="Content" ObjectID="_1688590912" r:id="rId687"/>
              </w:object>
            </w:r>
            <w:r w:rsidRPr="00595C2F">
              <w:rPr>
                <w:rFonts w:ascii="Chu Van An" w:hAnsi="Chu Van An" w:cs="Chu Van An"/>
                <w:color w:val="0000FF"/>
                <w:szCs w:val="24"/>
              </w:rPr>
              <w:t>.</w:t>
            </w:r>
            <w:r w:rsidRPr="00595C2F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595C2F">
              <w:rPr>
                <w:rFonts w:ascii="Chu Van An" w:eastAsia="Arial" w:hAnsi="Chu Van An" w:cs="Chu Van An"/>
                <w:color w:val="0000FF"/>
                <w:position w:val="-12"/>
                <w:szCs w:val="24"/>
              </w:rPr>
              <w:object w:dxaOrig="1470" w:dyaOrig="375" w14:anchorId="7066820D">
                <v:shape id="_x0000_i12204" type="#_x0000_t75" style="width:73.5pt;height:18.75pt" o:ole="">
                  <v:imagedata r:id="rId688" o:title=""/>
                </v:shape>
                <o:OLEObject Type="Embed" ProgID="Equation.DSMT4" ShapeID="_x0000_i12204" DrawAspect="Content" ObjectID="_1688590913" r:id="rId689"/>
              </w:object>
            </w:r>
            <w:r w:rsidRPr="00595C2F">
              <w:rPr>
                <w:rFonts w:ascii="Chu Van An" w:hAnsi="Chu Van An" w:cs="Chu Van An"/>
                <w:color w:val="0000FF"/>
                <w:szCs w:val="24"/>
              </w:rPr>
              <w:t>.</w:t>
            </w:r>
          </w:p>
          <w:p w14:paraId="32C70BDE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1F1F4A" w14:textId="77777777" w:rsidR="00A108B6" w:rsidRPr="00297089" w:rsidRDefault="00A108B6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5FB57D4F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E4EA65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17:</w: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27981A92">
                <v:shape id="_x0000_i12205" type="#_x0000_t75" style="width:24pt;height:20.25pt" o:ole="">
                  <v:imagedata r:id="rId690" o:title=""/>
                </v:shape>
                <o:OLEObject Type="Embed" ProgID="Equation.DSMT4" ShapeID="_x0000_i12205" DrawAspect="Content" ObjectID="_1688590914" r:id="rId691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80" w:dyaOrig="405" w14:anchorId="1140119B">
                <v:shape id="_x0000_i12206" type="#_x0000_t75" style="width:2in;height:20.25pt" o:ole="">
                  <v:imagedata r:id="rId692" o:title=""/>
                </v:shape>
                <o:OLEObject Type="Embed" ProgID="Equation.DSMT4" ShapeID="_x0000_i12206" DrawAspect="Content" ObjectID="_1688590915" r:id="rId693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 xml:space="preserve">. Dãy số </w:t>
            </w:r>
            <w:r w:rsidRPr="00595C2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1F0347C">
                <v:shape id="_x0000_i12207" type="#_x0000_t75" style="width:24pt;height:20.25pt" o:ole="">
                  <v:imagedata r:id="rId694" o:title=""/>
                </v:shape>
                <o:OLEObject Type="Embed" ProgID="Equation.DSMT4" ShapeID="_x0000_i12207" DrawAspect="Content" ObjectID="_1688590916" r:id="rId695"/>
              </w:object>
            </w:r>
            <w:r w:rsidRPr="00595C2F">
              <w:rPr>
                <w:rFonts w:ascii="Chu Van An" w:hAnsi="Chu Van An" w:cs="Chu Van An"/>
                <w:sz w:val="24"/>
                <w:szCs w:val="24"/>
              </w:rPr>
              <w:t>là dãy số giảm khi và chỉ khi</w:t>
            </w:r>
          </w:p>
          <w:p w14:paraId="1C00FBE9" w14:textId="77777777" w:rsidR="00A108B6" w:rsidRPr="00595C2F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571A5655">
                <v:shape id="_x0000_i12208" type="#_x0000_t75" style="width:27pt;height:13.5pt" o:ole="">
                  <v:imagedata r:id="rId696" o:title=""/>
                </v:shape>
                <o:OLEObject Type="Embed" ProgID="Equation.DSMT4" ShapeID="_x0000_i12208" DrawAspect="Content" ObjectID="_1688590917" r:id="rId697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286EDA31">
                <v:shape id="_x0000_i12209" type="#_x0000_t75" style="width:27pt;height:13.5pt" o:ole="">
                  <v:imagedata r:id="rId698" o:title=""/>
                </v:shape>
                <o:OLEObject Type="Embed" ProgID="Equation.DSMT4" ShapeID="_x0000_i12209" DrawAspect="Content" ObjectID="_1688590918" r:id="rId699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3FB53F13">
                <v:shape id="_x0000_i12210" type="#_x0000_t75" style="width:27pt;height:13.5pt" o:ole="">
                  <v:imagedata r:id="rId700" o:title=""/>
                </v:shape>
                <o:OLEObject Type="Embed" ProgID="Equation.DSMT4" ShapeID="_x0000_i12210" DrawAspect="Content" ObjectID="_1688590919" r:id="rId701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27419B5D">
                <v:shape id="_x0000_i12211" type="#_x0000_t75" style="width:28.5pt;height:13.5pt" o:ole="">
                  <v:imagedata r:id="rId702" o:title=""/>
                </v:shape>
                <o:OLEObject Type="Embed" ProgID="Equation.DSMT4" ShapeID="_x0000_i12211" DrawAspect="Content" ObjectID="_1688590920" r:id="rId703"/>
              </w:object>
            </w:r>
            <w:r w:rsidRPr="00595C2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CCCDD9A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5E537C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A108B6" w:rsidRPr="00297089" w14:paraId="12CEB2D9" w14:textId="77777777" w:rsidTr="00A108B6">
        <w:tc>
          <w:tcPr>
            <w:tcW w:w="7371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95218E" w14:textId="77777777" w:rsidR="00A108B6" w:rsidRPr="00595C2F" w:rsidRDefault="00A108B6" w:rsidP="003A0D1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18:</w:t>
            </w:r>
            <w:r w:rsidRPr="00595C2F">
              <w:rPr>
                <w:rFonts w:ascii="Chu Van An" w:hAnsi="Chu Van An" w:cs="Chu Van An"/>
                <w:sz w:val="24"/>
                <w:szCs w:val="24"/>
                <w:lang w:val="vi-VN"/>
              </w:rPr>
              <w:t>Trong các dãy số sau, dãy số nào là dãy số giảm?</w:t>
            </w:r>
          </w:p>
          <w:p w14:paraId="043526F9" w14:textId="77777777" w:rsidR="00A108B6" w:rsidRPr="00595C2F" w:rsidRDefault="00A108B6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595C2F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  <w:t xml:space="preserve"> </w: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595C2F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  <w:lang w:val="vi-VN"/>
              </w:rPr>
              <w:object w:dxaOrig="795" w:dyaOrig="360" w14:anchorId="1AF20200">
                <v:shape id="_x0000_i12212" type="#_x0000_t75" style="width:39.75pt;height:18pt" o:ole="">
                  <v:imagedata r:id="rId704" o:title=""/>
                </v:shape>
                <o:OLEObject Type="Embed" ProgID="Equation.DSMT4" ShapeID="_x0000_i12212" DrawAspect="Content" ObjectID="_1688590921" r:id="rId705"/>
              </w:objec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B.  </w:t>
            </w:r>
            <w:r w:rsidRPr="00595C2F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  <w:lang w:val="vi-VN"/>
              </w:rPr>
              <w:object w:dxaOrig="1050" w:dyaOrig="360" w14:anchorId="51436ADA">
                <v:shape id="_x0000_i12213" type="#_x0000_t75" style="width:52.5pt;height:18pt" o:ole="">
                  <v:imagedata r:id="rId706" o:title=""/>
                </v:shape>
                <o:OLEObject Type="Embed" ProgID="Equation.DSMT4" ShapeID="_x0000_i12213" DrawAspect="Content" ObjectID="_1688590922" r:id="rId707"/>
              </w:object>
            </w:r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C.  </w:t>
            </w:r>
            <w:r w:rsidRPr="00595C2F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  <w:lang w:val="vi-VN"/>
              </w:rPr>
              <w:object w:dxaOrig="750" w:dyaOrig="360" w14:anchorId="22671785">
                <v:shape id="_x0000_i12214" type="#_x0000_t75" style="width:37.5pt;height:18pt" o:ole="">
                  <v:imagedata r:id="rId708" o:title=""/>
                </v:shape>
                <o:OLEObject Type="Embed" ProgID="Equation.DSMT4" ShapeID="_x0000_i12214" DrawAspect="Content" ObjectID="_1688590923" r:id="rId709"/>
              </w:object>
            </w:r>
            <w:bookmarkStart w:id="151" w:name="s2"/>
            <w:bookmarkEnd w:id="151"/>
            <w:r w:rsidRPr="00595C2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 xml:space="preserve">D.  </w:t>
            </w:r>
            <w:r w:rsidRPr="00595C2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lang w:val="vi-VN"/>
              </w:rPr>
              <w:object w:dxaOrig="1080" w:dyaOrig="630" w14:anchorId="67FE197D">
                <v:shape id="_x0000_i12215" type="#_x0000_t75" style="width:54pt;height:31.5pt" o:ole="">
                  <v:imagedata r:id="rId710" o:title=""/>
                </v:shape>
                <o:OLEObject Type="Embed" ProgID="Equation.DSMT4" ShapeID="_x0000_i12215" DrawAspect="Content" ObjectID="_1688590924" r:id="rId711"/>
              </w:object>
            </w:r>
          </w:p>
          <w:p w14:paraId="0624BE88" w14:textId="77777777" w:rsidR="00A108B6" w:rsidRPr="00297089" w:rsidRDefault="00A108B6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26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AE10FE" w14:textId="77777777" w:rsidR="00A108B6" w:rsidRPr="00297089" w:rsidRDefault="00A108B6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034FC3E4" w14:textId="77777777" w:rsidR="007A7E85" w:rsidRPr="00955426" w:rsidRDefault="00A942B2" w:rsidP="00955426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152" w:name="30j0zll" w:colFirst="0" w:colLast="0"/>
      <w:bookmarkStart w:id="153" w:name="_1fob9te" w:colFirst="0" w:colLast="0"/>
      <w:bookmarkEnd w:id="152"/>
      <w:bookmarkEnd w:id="153"/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6A3A1" wp14:editId="7C7C0978">
                <wp:extent cx="6686332" cy="2000250"/>
                <wp:effectExtent l="0" t="0" r="635" b="19050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2000250"/>
                          <a:chOff x="1933216" y="2984663"/>
                          <a:chExt cx="6686332" cy="2000250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2000250"/>
                            <a:chOff x="-139232" y="0"/>
                            <a:chExt cx="6686332" cy="2000250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2991"/>
                              <a:ext cx="6547104" cy="178725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88164B" w:rsidRDefault="0088164B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25E0C08C" w14:textId="41F9C3DA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3"/>
                                  </w:numPr>
                                  <w:tabs>
                                    <w:tab w:val="left" w:pos="426"/>
                                  </w:tabs>
                                  <w:spacing w:line="258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0355D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79826243" w14:textId="31D1F0BE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5"/>
                                  </w:num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jc w:val="both"/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Để xét tính bị chặn của dãy số </w:t>
                                </w:r>
                                <w:r w:rsidRPr="00C204A4">
                                  <w:rPr>
                                    <w:position w:val="-16"/>
                                  </w:rPr>
                                  <w:object w:dxaOrig="460" w:dyaOrig="440" w14:anchorId="6215C2C4">
                                    <v:shape id="_x0000_i1573" type="#_x0000_t75" style="width:22.5pt;height:21.75pt" o:ole="">
                                      <v:imagedata r:id="rId712" o:title=""/>
                                    </v:shape>
                                    <o:OLEObject Type="Embed" ProgID="Equation.DSMT4" ShapeID="_x0000_i1573" DrawAspect="Content" ObjectID="_1688591131" r:id="rId713"/>
                                  </w:objec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 ta có thể sử dụng các cách sau:</w:t>
                                </w:r>
                              </w:p>
                              <w:p w14:paraId="1A00A2E5" w14:textId="77777777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4"/>
                                  </w:num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jc w:val="both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1:</w: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Chứng minh dãy số là dãy tăng. Khi đó dãy số bị chặn dưới bởi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260" w:dyaOrig="400" w14:anchorId="77DDBB82">
                                    <v:shape id="_x0000_i1574" type="#_x0000_t75" style="width:12.75pt;height:20.25pt" o:ole="">
                                      <v:imagedata r:id="rId714" o:title=""/>
                                    </v:shape>
                                    <o:OLEObject Type="Embed" ProgID="Equation.DSMT4" ShapeID="_x0000_i1574" DrawAspect="Content" ObjectID="_1688591132" r:id="rId715"/>
                                  </w:object>
                                </w:r>
                              </w:p>
                              <w:p w14:paraId="2575FD17" w14:textId="073CC2B3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1"/>
                                    <w:numId w:val="14"/>
                                  </w:num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ind w:left="1134"/>
                                  <w:jc w:val="both"/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Chứng minh dãy số là dãy giảm. Khi đó dãy số bị chặn trên bởi </w:t>
                                </w:r>
                                <w:r w:rsidRPr="00C204A4">
                                  <w:rPr>
                                    <w:position w:val="-14"/>
                                  </w:rPr>
                                  <w:object w:dxaOrig="260" w:dyaOrig="400" w14:anchorId="106F500F">
                                    <v:shape id="_x0000_i1575" type="#_x0000_t75" style="width:12.75pt;height:20.25pt" o:ole="">
                                      <v:imagedata r:id="rId714" o:title=""/>
                                    </v:shape>
                                    <o:OLEObject Type="Embed" ProgID="Equation.DSMT4" ShapeID="_x0000_i1575" DrawAspect="Content" ObjectID="_1688591133" r:id="rId716"/>
                                  </w:object>
                                </w:r>
                              </w:p>
                              <w:p w14:paraId="3A7B234A" w14:textId="77777777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4"/>
                                  </w:numPr>
                                  <w:spacing w:before="120"/>
                                  <w:rPr>
                                    <w:rFonts w:ascii="Chu Van An" w:hAnsi="Chu Van An" w:cs="Chu Van An"/>
                                    <w:b/>
                                    <w:szCs w:val="24"/>
                                    <w:u w:val="single"/>
                                  </w:rPr>
                                </w:pPr>
                                <w:r w:rsidRPr="000355D6">
                                  <w:rPr>
                                    <w:rFonts w:ascii="Chu Van An" w:hAnsi="Chu Van An" w:cs="Chu Van An"/>
                                    <w:b/>
                                    <w:color w:val="0000FF"/>
                                    <w:szCs w:val="24"/>
                                  </w:rPr>
                                  <w:t>Cách 2:</w: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Dự đoán dãy số bị chặn dưới bởi </w:t>
                                </w:r>
                                <w:r w:rsidRPr="00C204A4">
                                  <w:rPr>
                                    <w:position w:val="-4"/>
                                  </w:rPr>
                                  <w:object w:dxaOrig="279" w:dyaOrig="200" w14:anchorId="195EFD3C">
                                    <v:shape id="_x0000_i1576" type="#_x0000_t75" style="width:14.25pt;height:9.75pt" o:ole="">
                                      <v:imagedata r:id="rId717" o:title=""/>
                                    </v:shape>
                                    <o:OLEObject Type="Embed" ProgID="Equation.DSMT4" ShapeID="_x0000_i1576" DrawAspect="Content" ObjectID="_1688591134" r:id="rId718"/>
                                  </w:objec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, bị chặn trên bởi </w:t>
                                </w:r>
                                <w:r w:rsidRPr="00C204A4">
                                  <w:rPr>
                                    <w:position w:val="-4"/>
                                  </w:rPr>
                                  <w:object w:dxaOrig="320" w:dyaOrig="260" w14:anchorId="6C259999">
                                    <v:shape id="_x0000_i1577" type="#_x0000_t75" style="width:15.75pt;height:12.75pt" o:ole="">
                                      <v:imagedata r:id="rId719" o:title=""/>
                                    </v:shape>
                                    <o:OLEObject Type="Embed" ProgID="Equation.DSMT4" ShapeID="_x0000_i1577" DrawAspect="Content" ObjectID="_1688591135" r:id="rId720"/>
                                  </w:objec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szCs w:val="24"/>
                                  </w:rPr>
                                  <w:t xml:space="preserve"> . Bằng qui nạp chứng minh dự đoán trên là đúng.</w:t>
                                </w:r>
                              </w:p>
                              <w:p w14:paraId="4456A6AA" w14:textId="3A47730E" w:rsidR="0088164B" w:rsidRDefault="0088164B">
                                <w:pPr>
                                  <w:spacing w:line="258" w:lineRule="auto"/>
                                  <w:textDirection w:val="btLr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 </w:t>
                                </w:r>
                              </w:p>
                              <w:p w14:paraId="709C482E" w14:textId="77777777" w:rsidR="0088164B" w:rsidRDefault="0088164B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88164B" w:rsidRDefault="0088164B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5167781" cy="571533"/>
                              <a:chOff x="150812" y="0"/>
                              <a:chExt cx="5168089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5168089" cy="485775"/>
                                <a:chOff x="150812" y="0"/>
                                <a:chExt cx="5168089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79" y="0"/>
                                  <a:ext cx="5134822" cy="485775"/>
                                  <a:chOff x="184079" y="0"/>
                                  <a:chExt cx="5134822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5134822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3683363" cy="485775"/>
                                    <a:chOff x="1502180" y="0"/>
                                    <a:chExt cx="3683363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3573829" cy="369570"/>
                                      <a:chOff x="1611714" y="104387"/>
                                      <a:chExt cx="3573829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3424747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14224BB5" w14:textId="69745452" w:rsidR="0088164B" w:rsidRDefault="0088164B" w:rsidP="000355D6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99"/>
                                              <w:sz w:val="24"/>
                                              <w:szCs w:val="24"/>
                                            </w:rPr>
                                            <w:t>Tính bị chặn của dãy số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88164B" w:rsidRDefault="0088164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88164B" w:rsidRDefault="0088164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88164B" w:rsidRDefault="0088164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88164B" w:rsidRDefault="0088164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44" style="width:526.5pt;height:157.5pt;mso-position-horizontal-relative:char;mso-position-vertical-relative:line" coordorigin="19332,29846" coordsize="66863,200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">
                <v:group id="Group 120" o:spid="_x0000_s1145" style="position:absolute;left:19332;top:29846;width:66863;height:20003" coordorigin="-1392" coordsize="66863,20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46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47" style="position:absolute;left:-1392;top:2129;width:65470;height:1787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88164B" w:rsidRDefault="0088164B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25E0C08C" w14:textId="41F9C3DA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3"/>
                            </w:numPr>
                            <w:tabs>
                              <w:tab w:val="left" w:pos="426"/>
                            </w:tabs>
                            <w:spacing w:line="258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0355D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79826243" w14:textId="31D1F0BE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5"/>
                            </w:num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jc w:val="both"/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Để xét tính bị chặn của dãy số </w:t>
                          </w:r>
                          <w:r w:rsidRPr="00C204A4">
                            <w:rPr>
                              <w:position w:val="-16"/>
                            </w:rPr>
                            <w:object w:dxaOrig="460" w:dyaOrig="440" w14:anchorId="6215C2C4">
                              <v:shape id="_x0000_i1573" type="#_x0000_t75" style="width:22.5pt;height:21.75pt" o:ole="">
                                <v:imagedata r:id="rId712" o:title=""/>
                              </v:shape>
                              <o:OLEObject Type="Embed" ProgID="Equation.DSMT4" ShapeID="_x0000_i1573" DrawAspect="Content" ObjectID="_1688591131" r:id="rId721"/>
                            </w:objec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 ta có thể sử dụng các cách sau:</w:t>
                          </w:r>
                        </w:p>
                        <w:p w14:paraId="1A00A2E5" w14:textId="77777777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4"/>
                            </w:num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jc w:val="both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1:</w: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Chứng minh dãy số là dãy tăng. Khi đó dãy số bị chặn dưới bởi </w:t>
                          </w:r>
                          <w:r w:rsidRPr="00C204A4">
                            <w:rPr>
                              <w:position w:val="-14"/>
                            </w:rPr>
                            <w:object w:dxaOrig="260" w:dyaOrig="400" w14:anchorId="77DDBB82">
                              <v:shape id="_x0000_i1574" type="#_x0000_t75" style="width:12.75pt;height:20.25pt" o:ole="">
                                <v:imagedata r:id="rId714" o:title=""/>
                              </v:shape>
                              <o:OLEObject Type="Embed" ProgID="Equation.DSMT4" ShapeID="_x0000_i1574" DrawAspect="Content" ObjectID="_1688591132" r:id="rId722"/>
                            </w:object>
                          </w:r>
                        </w:p>
                        <w:p w14:paraId="2575FD17" w14:textId="073CC2B3" w:rsidR="0088164B" w:rsidRPr="000355D6" w:rsidRDefault="0088164B" w:rsidP="00AC5304">
                          <w:pPr>
                            <w:pStyle w:val="ListParagraph"/>
                            <w:numPr>
                              <w:ilvl w:val="1"/>
                              <w:numId w:val="14"/>
                            </w:num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ind w:left="1134"/>
                            <w:jc w:val="both"/>
                            <w:rPr>
                              <w:rFonts w:ascii="Chu Van 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Chứng minh dãy số là dãy giảm. Khi đó dãy số bị chặn trên bởi </w:t>
                          </w:r>
                          <w:r w:rsidRPr="00C204A4">
                            <w:rPr>
                              <w:position w:val="-14"/>
                            </w:rPr>
                            <w:object w:dxaOrig="260" w:dyaOrig="400" w14:anchorId="106F500F">
                              <v:shape id="_x0000_i1575" type="#_x0000_t75" style="width:12.75pt;height:20.25pt" o:ole="">
                                <v:imagedata r:id="rId714" o:title=""/>
                              </v:shape>
                              <o:OLEObject Type="Embed" ProgID="Equation.DSMT4" ShapeID="_x0000_i1575" DrawAspect="Content" ObjectID="_1688591133" r:id="rId723"/>
                            </w:object>
                          </w:r>
                        </w:p>
                        <w:p w14:paraId="3A7B234A" w14:textId="77777777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4"/>
                            </w:numPr>
                            <w:spacing w:before="120"/>
                            <w:rPr>
                              <w:rFonts w:ascii="Chu Van An" w:hAnsi="Chu Van An" w:cs="Chu Van An"/>
                              <w:b/>
                              <w:szCs w:val="24"/>
                              <w:u w:val="single"/>
                            </w:rPr>
                          </w:pPr>
                          <w:r w:rsidRPr="000355D6">
                            <w:rPr>
                              <w:rFonts w:ascii="Chu Van An" w:hAnsi="Chu Van An" w:cs="Chu Van An"/>
                              <w:b/>
                              <w:color w:val="0000FF"/>
                              <w:szCs w:val="24"/>
                            </w:rPr>
                            <w:t>Cách 2:</w: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Dự đoán dãy số bị chặn dưới bởi </w:t>
                          </w:r>
                          <w:r w:rsidRPr="00C204A4">
                            <w:rPr>
                              <w:position w:val="-4"/>
                            </w:rPr>
                            <w:object w:dxaOrig="279" w:dyaOrig="200" w14:anchorId="195EFD3C">
                              <v:shape id="_x0000_i1576" type="#_x0000_t75" style="width:14.25pt;height:9.75pt" o:ole="">
                                <v:imagedata r:id="rId717" o:title=""/>
                              </v:shape>
                              <o:OLEObject Type="Embed" ProgID="Equation.DSMT4" ShapeID="_x0000_i1576" DrawAspect="Content" ObjectID="_1688591134" r:id="rId724"/>
                            </w:objec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, bị chặn trên bởi </w:t>
                          </w:r>
                          <w:r w:rsidRPr="00C204A4">
                            <w:rPr>
                              <w:position w:val="-4"/>
                            </w:rPr>
                            <w:object w:dxaOrig="320" w:dyaOrig="260" w14:anchorId="6C259999">
                              <v:shape id="_x0000_i1577" type="#_x0000_t75" style="width:15.75pt;height:12.75pt" o:ole="">
                                <v:imagedata r:id="rId719" o:title=""/>
                              </v:shape>
                              <o:OLEObject Type="Embed" ProgID="Equation.DSMT4" ShapeID="_x0000_i1577" DrawAspect="Content" ObjectID="_1688591135" r:id="rId725"/>
                            </w:object>
                          </w:r>
                          <w:r w:rsidRPr="000355D6">
                            <w:rPr>
                              <w:rFonts w:ascii="Chu Van An" w:hAnsi="Chu Van An" w:cs="Chu Van An"/>
                              <w:szCs w:val="24"/>
                            </w:rPr>
                            <w:t xml:space="preserve"> . Bằng qui nạp chứng minh dự đoán trên là đúng.</w:t>
                          </w:r>
                        </w:p>
                        <w:p w14:paraId="4456A6AA" w14:textId="3A47730E" w:rsidR="0088164B" w:rsidRDefault="0088164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 </w:t>
                          </w:r>
                        </w:p>
                        <w:p w14:paraId="709C482E" w14:textId="77777777" w:rsidR="0088164B" w:rsidRDefault="0088164B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88164B" w:rsidRDefault="0088164B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48" style="position:absolute;left:1508;width:51677;height:5715" coordorigin="1508" coordsize="5168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49" style="position:absolute;left:1508;width:51681;height:4857" coordorigin="1508" coordsize="516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50" style="position:absolute;left:1840;width:51349;height:4857" coordorigin="1840" coordsize="513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51" style="position:absolute;left:1840;top:380;width:51349;height:4476;visibility:visible;mso-wrap-style:square;v-text-anchor:middle" coordsize="5134822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" adj="-11796480,,5400" path="m,l4911045,r223777,223777l5134822,447554,,447554,,xe" fillcolor="#fffff7" stroked="f">
                          <v:stroke joinstyle="miter"/>
                          <v:formulas/>
                          <v:path arrowok="t" o:connecttype="custom" o:connectlocs="0,0;4911045,0;5134822,223777;5134822,447554;0,447554;0,0" o:connectangles="0,0,0,0,0,0" textboxrect="0,0,5134822,447554"/>
                          <v:textbox inset="2.53958mm,2.53958mm,2.53958mm,2.53958mm">
                            <w:txbxContent>
                              <w:p w14:paraId="54401F48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52" style="position:absolute;left:15021;width:36834;height:4857" coordorigin="15021" coordsize="368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53" style="position:absolute;left:16117;top:1043;width:35738;height:3696" coordorigin="16117,1043" coordsize="3573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54" type="#_x0000_t55" style="position:absolute;left:17607;top:1050;width:34248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" adj="21191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14224BB5" w14:textId="69745452" w:rsidR="0088164B" w:rsidRDefault="0088164B" w:rsidP="000355D6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99"/>
                                        <w:sz w:val="24"/>
                                        <w:szCs w:val="24"/>
                                      </w:rPr>
                                      <w:t>Tính bị chặn của dãy số</w:t>
                                    </w:r>
                                  </w:p>
                                </w:txbxContent>
                              </v:textbox>
                            </v:shape>
                            <v:group id="Group 177" o:spid="_x0000_s115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56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57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88164B" w:rsidRDefault="0088164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5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59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6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6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62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6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64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88164B" w:rsidRDefault="0088164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955426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E17959D" w14:textId="0D2F0F26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             </w:t>
      </w:r>
    </w:p>
    <w:p w14:paraId="69D39BA6" w14:textId="0E2D6EC1" w:rsidR="00951EF7" w:rsidRPr="00955426" w:rsidRDefault="00951EF7" w:rsidP="00955426">
      <w:pPr>
        <w:tabs>
          <w:tab w:val="left" w:pos="992"/>
        </w:tabs>
        <w:spacing w:before="120" w:line="240" w:lineRule="auto"/>
        <w:ind w:left="1215" w:hanging="850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 xml:space="preserve">Chứng tỏ dãy số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2CF86636">
          <v:shape id="_x0000_i1267" type="#_x0000_t75" style="width:22.5pt;height:18.75pt" o:ole="">
            <v:imagedata r:id="rId497" o:title=""/>
          </v:shape>
          <o:OLEObject Type="Embed" ProgID="Equation.DSMT4" ShapeID="_x0000_i1267" DrawAspect="Content" ObjectID="_1688590925" r:id="rId726"/>
        </w:objec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960" w:dyaOrig="660" w14:anchorId="5075F710">
          <v:shape id="_x0000_i1268" type="#_x0000_t75" style="width:98.25pt;height:33.75pt" o:ole="">
            <v:imagedata r:id="rId727" o:title=""/>
          </v:shape>
          <o:OLEObject Type="Embed" ProgID="Equation.DSMT4" ShapeID="_x0000_i1268" DrawAspect="Content" ObjectID="_1688590926" r:id="rId728"/>
        </w:object>
      </w: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 xml:space="preserve"> bị chặn dưới nhưng không bị chặn trên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.</w:t>
      </w:r>
    </w:p>
    <w:p w14:paraId="6481B2AC" w14:textId="4B86A946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5EB05171" w14:textId="77777777" w:rsidR="00951EF7" w:rsidRPr="00955426" w:rsidRDefault="00951EF7" w:rsidP="00955426">
      <w:pPr>
        <w:tabs>
          <w:tab w:val="left" w:pos="2268"/>
        </w:tabs>
        <w:spacing w:after="0" w:line="240" w:lineRule="auto"/>
        <w:ind w:left="720" w:firstLine="273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>Ta có :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180" w:dyaOrig="660" w14:anchorId="5313D477">
          <v:shape id="_x0000_i1269" type="#_x0000_t75" style="width:108.75pt;height:33.75pt" o:ole="">
            <v:imagedata r:id="rId729" o:title=""/>
          </v:shape>
          <o:OLEObject Type="Embed" ProgID="Equation.DSMT4" ShapeID="_x0000_i1269" DrawAspect="Content" ObjectID="_1688590927" r:id="rId730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.Do đó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460" w:dyaOrig="360" w14:anchorId="3ACABC10">
          <v:shape id="_x0000_i1270" type="#_x0000_t75" style="width:22.5pt;height:18.75pt" o:ole="">
            <v:imagedata r:id="rId731" o:title=""/>
          </v:shape>
          <o:OLEObject Type="Embed" ProgID="Equation.DSMT4" ShapeID="_x0000_i1270" DrawAspect="Content" ObjectID="_1688590928" r:id="rId732"/>
        </w:object>
      </w:r>
      <w:r w:rsidRPr="00955426">
        <w:rPr>
          <w:rFonts w:ascii="Chu Van An" w:eastAsia="Calibri" w:hAnsi="Chu Van An" w:cs="Chu Van An"/>
          <w:sz w:val="24"/>
          <w:szCs w:val="24"/>
        </w:rPr>
        <w:t>bị chặn dưới bởi 2.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t xml:space="preserve"> </w:t>
      </w:r>
    </w:p>
    <w:p w14:paraId="2D31378A" w14:textId="77777777" w:rsidR="00951EF7" w:rsidRPr="00955426" w:rsidRDefault="00951EF7" w:rsidP="00955426">
      <w:pPr>
        <w:tabs>
          <w:tab w:val="left" w:pos="720"/>
          <w:tab w:val="left" w:pos="1665"/>
        </w:tabs>
        <w:spacing w:before="120" w:after="0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lastRenderedPageBreak/>
        <w:t xml:space="preserve">Khi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00" w:dyaOrig="220" w14:anchorId="0E9D7BB2">
          <v:shape id="_x0000_i1271" type="#_x0000_t75" style="width:9.75pt;height:11.25pt" o:ole="">
            <v:imagedata r:id="rId733" o:title=""/>
          </v:shape>
          <o:OLEObject Type="Embed" ProgID="Equation.DSMT4" ShapeID="_x0000_i1271" DrawAspect="Content" ObjectID="_1688590929" r:id="rId734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càng lớn thì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260" w:dyaOrig="360" w14:anchorId="4A9F12E3">
          <v:shape id="_x0000_i1272" type="#_x0000_t75" style="width:12.75pt;height:18.75pt" o:ole="">
            <v:imagedata r:id="rId735" o:title=""/>
          </v:shape>
          <o:OLEObject Type="Embed" ProgID="Equation.DSMT4" ShapeID="_x0000_i1272" DrawAspect="Content" ObjectID="_1688590930" r:id="rId736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càng lớn. Do đó </w:t>
      </w:r>
      <w:r w:rsidRPr="00955426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460" w:dyaOrig="360" w14:anchorId="53A46348">
          <v:shape id="_x0000_i1273" type="#_x0000_t75" style="width:22.5pt;height:18.75pt" o:ole="">
            <v:imagedata r:id="rId731" o:title=""/>
          </v:shape>
          <o:OLEObject Type="Embed" ProgID="Equation.DSMT4" ShapeID="_x0000_i1273" DrawAspect="Content" ObjectID="_1688590931" r:id="rId73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không bị chặn trên.</w:t>
      </w:r>
    </w:p>
    <w:p w14:paraId="45F7AB11" w14:textId="7312479D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</w:p>
    <w:p w14:paraId="496A8829" w14:textId="5C2703C7" w:rsidR="00951EF7" w:rsidRPr="00955426" w:rsidRDefault="00951EF7" w:rsidP="00955426">
      <w:pPr>
        <w:tabs>
          <w:tab w:val="left" w:pos="992"/>
        </w:tabs>
        <w:spacing w:before="120" w:line="240" w:lineRule="auto"/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ab/>
        <w:t>Chứng minh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186BE072">
          <v:shape id="_x0000_i1274" type="#_x0000_t75" style="width:22.5pt;height:18.75pt" o:ole="">
            <v:imagedata r:id="rId497" o:title=""/>
          </v:shape>
          <o:OLEObject Type="Embed" ProgID="Equation.DSMT4" ShapeID="_x0000_i1274" DrawAspect="Content" ObjectID="_1688590932" r:id="rId738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bị chặn dưới, biết: 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400" w:dyaOrig="660" w14:anchorId="7D8E2F68">
          <v:shape id="_x0000_i1275" type="#_x0000_t75" style="width:121.5pt;height:33pt" o:ole="">
            <v:imagedata r:id="rId739" o:title=""/>
          </v:shape>
          <o:OLEObject Type="Embed" ProgID="Equation.DSMT4" ShapeID="_x0000_i1275" DrawAspect="Content" ObjectID="_1688590933" r:id="rId740"/>
        </w:object>
      </w:r>
    </w:p>
    <w:p w14:paraId="44300D10" w14:textId="3799B923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0271FEA6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851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có: </w:t>
      </w:r>
      <w:r w:rsidRPr="00955426">
        <w:rPr>
          <w:rFonts w:ascii="Chu Van An" w:eastAsia="Calibri" w:hAnsi="Chu Van An" w:cs="Chu Van An"/>
          <w:noProof/>
          <w:position w:val="-24"/>
          <w:sz w:val="24"/>
          <w:szCs w:val="24"/>
        </w:rPr>
        <w:drawing>
          <wp:inline distT="0" distB="0" distL="0" distR="0" wp14:anchorId="1A61B090" wp14:editId="30BF3B29">
            <wp:extent cx="2661920" cy="416560"/>
            <wp:effectExtent l="0" t="0" r="5080" b="254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7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2E5FE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851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334D6C3C" wp14:editId="3C3E198E">
            <wp:extent cx="2540000" cy="44704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E2A41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567"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35673BAC" wp14:editId="5468FC37">
            <wp:extent cx="1605280" cy="447040"/>
            <wp:effectExtent l="0" t="0" r="0" b="0"/>
            <wp:docPr id="1088" name="Picture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7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280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7B616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993"/>
        <w:rPr>
          <w:rFonts w:ascii="Chu Van An" w:eastAsia="Calibri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noProof/>
          <w:position w:val="-12"/>
          <w:sz w:val="24"/>
          <w:szCs w:val="24"/>
        </w:rPr>
        <w:drawing>
          <wp:inline distT="0" distB="0" distL="0" distR="0" wp14:anchorId="5AA0B5CD" wp14:editId="626B61EC">
            <wp:extent cx="1351280" cy="233680"/>
            <wp:effectExtent l="0" t="0" r="1270" b="0"/>
            <wp:docPr id="1089" name="Picture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7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dãy </w:t>
      </w:r>
      <w:r w:rsidRPr="00955426">
        <w:rPr>
          <w:rFonts w:ascii="Chu Van An" w:eastAsia="Calibri" w:hAnsi="Chu Van An" w:cs="Chu Van An"/>
          <w:noProof/>
          <w:position w:val="-12"/>
          <w:sz w:val="24"/>
          <w:szCs w:val="24"/>
        </w:rPr>
        <w:drawing>
          <wp:inline distT="0" distB="0" distL="0" distR="0" wp14:anchorId="4C987C84" wp14:editId="10EDAF5E">
            <wp:extent cx="284480" cy="233680"/>
            <wp:effectExtent l="0" t="0" r="1270" b="0"/>
            <wp:docPr id="1090" name="Picture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/>
                    <pic:cNvPicPr>
                      <a:picLocks noChangeAspect="1" noChangeArrowheads="1"/>
                    </pic:cNvPicPr>
                  </pic:nvPicPr>
                  <pic:blipFill>
                    <a:blip r:embed="rId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là dãy số tăng.</w:t>
      </w:r>
    </w:p>
    <w:p w14:paraId="208145DB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709"/>
        <w:rPr>
          <w:rFonts w:ascii="Chu Van An" w:eastAsia="Calibri" w:hAnsi="Chu Van An" w:cs="Chu Van An"/>
          <w:sz w:val="24"/>
          <w:szCs w:val="24"/>
          <w:lang w:val="fr-FR"/>
        </w:rPr>
      </w:pPr>
      <w:r w:rsidRPr="00955426">
        <w:rPr>
          <w:rFonts w:ascii="Chu Van An" w:eastAsia="Calibri" w:hAnsi="Chu Van An" w:cs="Chu Van An"/>
          <w:noProof/>
          <w:position w:val="-24"/>
          <w:sz w:val="24"/>
          <w:szCs w:val="24"/>
        </w:rPr>
        <w:drawing>
          <wp:inline distT="0" distB="0" distL="0" distR="0" wp14:anchorId="096D73B5" wp14:editId="46FC8FF7">
            <wp:extent cx="1798320" cy="416560"/>
            <wp:effectExtent l="0" t="0" r="0" b="2540"/>
            <wp:docPr id="1091" name="Picture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41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dãy </w:t>
      </w:r>
      <w:r w:rsidRPr="00955426">
        <w:rPr>
          <w:rFonts w:ascii="Chu Van An" w:eastAsia="Calibri" w:hAnsi="Chu Van An" w:cs="Chu Van An"/>
          <w:noProof/>
          <w:position w:val="-12"/>
          <w:sz w:val="24"/>
          <w:szCs w:val="24"/>
        </w:rPr>
        <w:drawing>
          <wp:inline distT="0" distB="0" distL="0" distR="0" wp14:anchorId="622BCCD2" wp14:editId="455D892D">
            <wp:extent cx="284480" cy="233680"/>
            <wp:effectExtent l="0" t="0" r="1270" b="0"/>
            <wp:docPr id="1092" name="Picture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5426">
        <w:rPr>
          <w:rFonts w:ascii="Chu Van An" w:eastAsia="Calibri" w:hAnsi="Chu Van An" w:cs="Chu Van An"/>
          <w:sz w:val="24"/>
          <w:szCs w:val="24"/>
          <w:lang w:val="fr-FR"/>
        </w:rPr>
        <w:t xml:space="preserve"> bị chặn dưới.</w:t>
      </w:r>
    </w:p>
    <w:p w14:paraId="13DB878B" w14:textId="77777777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709"/>
        <w:rPr>
          <w:rFonts w:ascii="Chu Van An" w:eastAsia="Calibri" w:hAnsi="Chu Van An" w:cs="Chu Van An"/>
          <w:sz w:val="24"/>
          <w:szCs w:val="24"/>
          <w:lang w:val="fr-FR"/>
        </w:rPr>
      </w:pPr>
    </w:p>
    <w:p w14:paraId="649FB2AE" w14:textId="30D9C5FC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</w:rPr>
        <w:tab/>
      </w:r>
    </w:p>
    <w:p w14:paraId="71A4391D" w14:textId="507FA3D3" w:rsidR="00951EF7" w:rsidRPr="00955426" w:rsidRDefault="00951EF7" w:rsidP="00955426">
      <w:pPr>
        <w:spacing w:line="240" w:lineRule="auto"/>
        <w:ind w:firstLine="284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eastAsia="Times New Roman" w:hAnsi="Chu Van An" w:cs="Chu Van An"/>
          <w:bCs/>
          <w:color w:val="000000"/>
          <w:sz w:val="24"/>
          <w:szCs w:val="24"/>
        </w:rPr>
        <w:t>Cho dãy số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02DD7CD7">
          <v:shape id="_x0000_i1276" type="#_x0000_t75" style="width:22.5pt;height:18.75pt" o:ole="">
            <v:imagedata r:id="rId497" o:title=""/>
          </v:shape>
          <o:OLEObject Type="Embed" ProgID="Equation.DSMT4" ShapeID="_x0000_i1276" DrawAspect="Content" ObjectID="_1688590934" r:id="rId748"/>
        </w:objec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  <w:lang w:val="fr-FR"/>
        </w:rPr>
        <w:t>biết</w:t>
      </w:r>
      <w:r w:rsidRPr="00955426">
        <w:rPr>
          <w:rFonts w:ascii="Chu Van An" w:eastAsia="Times New Roman" w:hAnsi="Chu Van An" w:cs="Chu Van An"/>
          <w:sz w:val="24"/>
          <w:szCs w:val="24"/>
        </w:rPr>
        <w:t>:</w:t>
      </w:r>
      <w:r w:rsidRPr="00955426">
        <w:rPr>
          <w:rFonts w:ascii="Chu Van An" w:eastAsia="Times New Roman" w:hAnsi="Chu Van An" w:cs="Chu Van An"/>
          <w:position w:val="-24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52"/>
          <w:sz w:val="24"/>
          <w:szCs w:val="24"/>
        </w:rPr>
        <w:object w:dxaOrig="2900" w:dyaOrig="1160" w14:anchorId="060B066C">
          <v:shape id="_x0000_i1277" type="#_x0000_t75" style="width:145.5pt;height:57pt" o:ole="">
            <v:imagedata r:id="rId749" o:title=""/>
          </v:shape>
          <o:OLEObject Type="Embed" ProgID="Equation.DSMT4" ShapeID="_x0000_i1277" DrawAspect="Content" ObjectID="_1688590935" r:id="rId750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Chứng minh rằng dãy số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70020732">
          <v:shape id="_x0000_i1278" type="#_x0000_t75" style="width:22.5pt;height:18.75pt" o:ole="">
            <v:imagedata r:id="rId497" o:title=""/>
          </v:shape>
          <o:OLEObject Type="Embed" ProgID="Equation.DSMT4" ShapeID="_x0000_i1278" DrawAspect="Content" ObjectID="_1688590936" r:id="rId75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>bị chặn trên</w:t>
      </w:r>
    </w:p>
    <w:p w14:paraId="72C9FD3C" w14:textId="4A7B2A0E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4A04EB0C" w14:textId="77777777" w:rsidR="00951EF7" w:rsidRPr="00955426" w:rsidRDefault="00951EF7" w:rsidP="00955426">
      <w:pPr>
        <w:spacing w:after="200" w:line="240" w:lineRule="auto"/>
        <w:ind w:firstLine="709"/>
        <w:contextualSpacing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Ta dự đoán: </w:t>
      </w:r>
      <w:r w:rsidRPr="00955426">
        <w:rPr>
          <w:rFonts w:ascii="Chu Van An" w:eastAsia="Calibri" w:hAnsi="Chu Van An" w:cs="Chu Van An"/>
          <w:position w:val="-18"/>
          <w:sz w:val="24"/>
          <w:szCs w:val="24"/>
        </w:rPr>
        <w:object w:dxaOrig="2320" w:dyaOrig="460" w14:anchorId="73266126">
          <v:shape id="_x0000_i1279" type="#_x0000_t75" style="width:116.25pt;height:22.5pt" o:ole="">
            <v:imagedata r:id="rId752" o:title=""/>
          </v:shape>
          <o:OLEObject Type="Embed" ProgID="Equation.DSMT4" ShapeID="_x0000_i1279" DrawAspect="Content" ObjectID="_1688590937" r:id="rId753"/>
        </w:object>
      </w:r>
    </w:p>
    <w:p w14:paraId="39B9F5C4" w14:textId="77777777" w:rsidR="00951EF7" w:rsidRPr="00955426" w:rsidRDefault="00951EF7" w:rsidP="00955426">
      <w:pPr>
        <w:spacing w:after="200" w:line="240" w:lineRule="auto"/>
        <w:ind w:firstLine="709"/>
        <w:contextualSpacing/>
        <w:rPr>
          <w:rFonts w:ascii="Chu Van An" w:eastAsia="Calibri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Có </w:t>
      </w:r>
      <w:r w:rsidRPr="00955426">
        <w:rPr>
          <w:rFonts w:ascii="Chu Van An" w:eastAsia="Calibri" w:hAnsi="Chu Van An" w:cs="Chu Van An"/>
          <w:position w:val="-14"/>
          <w:sz w:val="24"/>
          <w:szCs w:val="24"/>
        </w:rPr>
        <w:object w:dxaOrig="1120" w:dyaOrig="400" w14:anchorId="2269EF89">
          <v:shape id="_x0000_i1280" type="#_x0000_t75" style="width:56.25pt;height:20.25pt" o:ole="">
            <v:imagedata r:id="rId754" o:title=""/>
          </v:shape>
          <o:OLEObject Type="Embed" ProgID="Equation.DSMT4" ShapeID="_x0000_i1280" DrawAspect="Content" ObjectID="_1688590938" r:id="rId755"/>
        </w:object>
      </w:r>
      <w:r w:rsidRPr="00955426">
        <w:rPr>
          <w:rFonts w:ascii="Chu Van An" w:eastAsia="Calibri" w:hAnsi="Chu Van An" w:cs="Chu Van An"/>
          <w:position w:val="-38"/>
          <w:sz w:val="24"/>
          <w:szCs w:val="24"/>
        </w:rPr>
        <w:t xml:space="preserve">      </w:t>
      </w:r>
      <w:r w:rsidRPr="00955426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955426">
        <w:rPr>
          <w:rFonts w:ascii="Chu Van An" w:hAnsi="Chu Van An" w:cs="Chu Van An"/>
          <w:position w:val="-18"/>
          <w:sz w:val="24"/>
          <w:szCs w:val="24"/>
        </w:rPr>
        <w:object w:dxaOrig="380" w:dyaOrig="460" w14:anchorId="551710A4">
          <v:shape id="_x0000_i1281" type="#_x0000_t75" style="width:19.5pt;height:22.5pt" o:ole="">
            <v:imagedata r:id="rId756" o:title=""/>
          </v:shape>
          <o:OLEObject Type="Embed" ProgID="Equation.DSMT4" ShapeID="_x0000_i1281" DrawAspect="Content" ObjectID="_1688590939" r:id="rId757"/>
        </w:object>
      </w:r>
      <w:r w:rsidRPr="00955426">
        <w:rPr>
          <w:rFonts w:ascii="Chu Van An" w:eastAsia="Calibri" w:hAnsi="Chu Van An" w:cs="Chu Van An"/>
          <w:sz w:val="24"/>
          <w:szCs w:val="24"/>
        </w:rPr>
        <w:t xml:space="preserve"> đúng với </w:t>
      </w:r>
      <w:r w:rsidRPr="00955426">
        <w:rPr>
          <w:rFonts w:ascii="Chu Van An" w:hAnsi="Chu Van An" w:cs="Chu Van An"/>
          <w:position w:val="-4"/>
          <w:sz w:val="24"/>
          <w:szCs w:val="24"/>
        </w:rPr>
        <w:object w:dxaOrig="620" w:dyaOrig="260" w14:anchorId="70E6546B">
          <v:shape id="_x0000_i1282" type="#_x0000_t75" style="width:30.75pt;height:12.75pt" o:ole="">
            <v:imagedata r:id="rId758" o:title=""/>
          </v:shape>
          <o:OLEObject Type="Embed" ProgID="Equation.DSMT4" ShapeID="_x0000_i1282" DrawAspect="Content" ObjectID="_1688590940" r:id="rId759"/>
        </w:object>
      </w:r>
      <w:r w:rsidRPr="00955426">
        <w:rPr>
          <w:rFonts w:ascii="Chu Van An" w:eastAsia="Calibri" w:hAnsi="Chu Van An" w:cs="Chu Van An"/>
          <w:sz w:val="24"/>
          <w:szCs w:val="24"/>
        </w:rPr>
        <w:t>.</w:t>
      </w:r>
    </w:p>
    <w:p w14:paraId="4DBC2C90" w14:textId="77777777" w:rsidR="003D482C" w:rsidRDefault="00951EF7" w:rsidP="00955426">
      <w:pPr>
        <w:spacing w:before="240" w:after="200" w:line="240" w:lineRule="auto"/>
        <w:ind w:left="709"/>
        <w:contextualSpacing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eastAsia="Calibri" w:hAnsi="Chu Van An" w:cs="Chu Van An"/>
          <w:sz w:val="24"/>
          <w:szCs w:val="24"/>
        </w:rPr>
        <w:t xml:space="preserve">Giả sử </w:t>
      </w:r>
      <w:r w:rsidRPr="00955426">
        <w:rPr>
          <w:rFonts w:ascii="Chu Van An" w:hAnsi="Chu Van An" w:cs="Chu Van An"/>
          <w:position w:val="-18"/>
          <w:sz w:val="24"/>
          <w:szCs w:val="24"/>
        </w:rPr>
        <w:object w:dxaOrig="380" w:dyaOrig="460" w14:anchorId="4F417BD7">
          <v:shape id="_x0000_i1283" type="#_x0000_t75" style="width:19.5pt;height:22.5pt" o:ole="">
            <v:imagedata r:id="rId760" o:title=""/>
          </v:shape>
          <o:OLEObject Type="Embed" ProgID="Equation.DSMT4" ShapeID="_x0000_i1283" DrawAspect="Content" ObjectID="_1688590941" r:id="rId76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đúng với </w:t>
      </w:r>
      <w:r w:rsidRPr="00955426">
        <w:rPr>
          <w:rFonts w:ascii="Chu Van An" w:hAnsi="Chu Van An" w:cs="Chu Van An"/>
          <w:position w:val="-4"/>
          <w:sz w:val="24"/>
          <w:szCs w:val="24"/>
        </w:rPr>
        <w:object w:dxaOrig="660" w:dyaOrig="260" w14:anchorId="1E38C165">
          <v:shape id="_x0000_i1284" type="#_x0000_t75" style="width:33pt;height:12.75pt" o:ole="">
            <v:imagedata r:id="rId762" o:title=""/>
          </v:shape>
          <o:OLEObject Type="Embed" ProgID="Equation.DSMT4" ShapeID="_x0000_i1284" DrawAspect="Content" ObjectID="_1688590942" r:id="rId76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tức là ta có: </w:t>
      </w:r>
      <w:r w:rsidRPr="00955426">
        <w:rPr>
          <w:rFonts w:ascii="Chu Van An" w:hAnsi="Chu Van An" w:cs="Chu Van An"/>
          <w:position w:val="-32"/>
          <w:sz w:val="24"/>
          <w:szCs w:val="24"/>
        </w:rPr>
        <w:object w:dxaOrig="5140" w:dyaOrig="740" w14:anchorId="026014D0">
          <v:shape id="_x0000_i1285" type="#_x0000_t75" style="width:258pt;height:36pt" o:ole="">
            <v:imagedata r:id="rId764" o:title=""/>
          </v:shape>
          <o:OLEObject Type="Embed" ProgID="Equation.DSMT4" ShapeID="_x0000_i1285" DrawAspect="Content" ObjectID="_1688590943" r:id="rId765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  </w:t>
      </w:r>
    </w:p>
    <w:p w14:paraId="2E1621D7" w14:textId="7BE67CEE" w:rsidR="00951EF7" w:rsidRPr="00955426" w:rsidRDefault="003D482C" w:rsidP="00955426">
      <w:pPr>
        <w:spacing w:before="240" w:after="200" w:line="240" w:lineRule="auto"/>
        <w:ind w:left="709"/>
        <w:contextualSpacing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sz w:val="24"/>
          <w:szCs w:val="24"/>
        </w:rPr>
        <w:t>Nên</w:t>
      </w:r>
      <w:r w:rsidR="00951EF7" w:rsidRPr="00955426">
        <w:rPr>
          <w:rFonts w:ascii="Chu Van An" w:hAnsi="Chu Van An" w:cs="Chu Van An"/>
          <w:sz w:val="24"/>
          <w:szCs w:val="24"/>
        </w:rPr>
        <w:t xml:space="preserve"> </w:t>
      </w:r>
      <w:r w:rsidR="00951EF7" w:rsidRPr="00955426">
        <w:rPr>
          <w:rFonts w:ascii="Chu Van An" w:eastAsia="Calibri" w:hAnsi="Chu Van An" w:cs="Chu Van An"/>
          <w:sz w:val="24"/>
          <w:szCs w:val="24"/>
        </w:rPr>
        <w:t xml:space="preserve"> </w:t>
      </w:r>
      <w:r w:rsidR="00951EF7" w:rsidRPr="00955426">
        <w:rPr>
          <w:rFonts w:ascii="Chu Van An" w:hAnsi="Chu Van An" w:cs="Chu Van An"/>
          <w:position w:val="-18"/>
          <w:sz w:val="24"/>
          <w:szCs w:val="24"/>
        </w:rPr>
        <w:object w:dxaOrig="380" w:dyaOrig="460" w14:anchorId="3B0B303A">
          <v:shape id="_x0000_i1286" type="#_x0000_t75" style="width:19.5pt;height:22.5pt" o:ole="">
            <v:imagedata r:id="rId760" o:title=""/>
          </v:shape>
          <o:OLEObject Type="Embed" ProgID="Equation.DSMT4" ShapeID="_x0000_i1286" DrawAspect="Content" ObjectID="_1688590944" r:id="rId766"/>
        </w:object>
      </w:r>
      <w:r w:rsidR="00951EF7" w:rsidRPr="00955426">
        <w:rPr>
          <w:rFonts w:ascii="Chu Van An" w:hAnsi="Chu Van An" w:cs="Chu Van An"/>
          <w:sz w:val="24"/>
          <w:szCs w:val="24"/>
        </w:rPr>
        <w:t xml:space="preserve"> đúng với </w:t>
      </w:r>
      <w:r w:rsidR="00951EF7" w:rsidRPr="00955426">
        <w:rPr>
          <w:rFonts w:ascii="Chu Van An" w:hAnsi="Chu Van An" w:cs="Chu Van An"/>
          <w:position w:val="-6"/>
          <w:sz w:val="24"/>
          <w:szCs w:val="24"/>
        </w:rPr>
        <w:object w:dxaOrig="1040" w:dyaOrig="279" w14:anchorId="3745F18C">
          <v:shape id="_x0000_i1287" type="#_x0000_t75" style="width:51.75pt;height:14.25pt" o:ole="">
            <v:imagedata r:id="rId767" o:title=""/>
          </v:shape>
          <o:OLEObject Type="Embed" ProgID="Equation.DSMT4" ShapeID="_x0000_i1287" DrawAspect="Content" ObjectID="_1688590945" r:id="rId768"/>
        </w:object>
      </w:r>
    </w:p>
    <w:p w14:paraId="7EB1B6B4" w14:textId="40035A68" w:rsidR="00951EF7" w:rsidRPr="00955426" w:rsidRDefault="00951EF7" w:rsidP="00955426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Calibri" w:hAnsi="Chu Van An" w:cs="Chu Van An"/>
          <w:position w:val="-18"/>
          <w:sz w:val="24"/>
          <w:szCs w:val="24"/>
        </w:rPr>
        <w:object w:dxaOrig="2020" w:dyaOrig="440" w14:anchorId="1150557D">
          <v:shape id="_x0000_i1288" type="#_x0000_t75" style="width:100.5pt;height:21.75pt" o:ole="">
            <v:imagedata r:id="rId769" o:title=""/>
          </v:shape>
          <o:OLEObject Type="Embed" ProgID="Equation.DSMT4" ShapeID="_x0000_i1288" DrawAspect="Content" ObjectID="_1688590946" r:id="rId770"/>
        </w:object>
      </w:r>
      <w:r w:rsidRPr="00955426">
        <w:rPr>
          <w:rFonts w:ascii="Chu Van An" w:hAnsi="Chu Van An" w:cs="Chu Van An"/>
          <w:sz w:val="24"/>
          <w:szCs w:val="24"/>
        </w:rPr>
        <w:t xml:space="preserve">. Tức là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460" w:dyaOrig="360" w14:anchorId="51EC56C7">
          <v:shape id="_x0000_i1289" type="#_x0000_t75" style="width:22.5pt;height:18.75pt" o:ole="">
            <v:imagedata r:id="rId497" o:title=""/>
          </v:shape>
          <o:OLEObject Type="Embed" ProgID="Equation.DSMT4" ShapeID="_x0000_i1289" DrawAspect="Content" ObjectID="_1688590947" r:id="rId771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bị chặn trên.</w:t>
      </w:r>
    </w:p>
    <w:p w14:paraId="2652763C" w14:textId="1A50AE50" w:rsidR="00775A4B" w:rsidRDefault="00775A4B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773" w:type="dxa"/>
        <w:tblInd w:w="-5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655"/>
        <w:gridCol w:w="3118"/>
      </w:tblGrid>
      <w:tr w:rsidR="006569B8" w:rsidRPr="00297089" w14:paraId="2F465B7F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66586C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29D144C1">
                <v:shape id="_x0000_i13572" type="#_x0000_t75" style="width:24pt;height:20.25pt" o:ole="">
                  <v:imagedata r:id="rId772" o:title=""/>
                </v:shape>
                <o:OLEObject Type="Embed" ProgID="Equation.DSMT4" ShapeID="_x0000_i13572" DrawAspect="Content" ObjectID="_1688590948" r:id="rId773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80" w:dyaOrig="435" w14:anchorId="5C476592">
                <v:shape id="_x0000_i13573" type="#_x0000_t75" style="width:69pt;height:21.75pt" o:ole="">
                  <v:imagedata r:id="rId774" o:title=""/>
                </v:shape>
                <o:OLEObject Type="Embed" ProgID="Equation.DSMT4" ShapeID="_x0000_i13573" DrawAspect="Content" ObjectID="_1688590949" r:id="rId77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Mệnh đề nào sau đây đúng?</w:t>
            </w:r>
          </w:p>
          <w:p w14:paraId="4C5AE619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3A107A7D">
                <v:shape id="_x0000_i13574" type="#_x0000_t75" style="width:24pt;height:20.25pt" o:ole="">
                  <v:imagedata r:id="rId776" o:title=""/>
                </v:shape>
                <o:OLEObject Type="Embed" ProgID="Equation.DSMT4" ShapeID="_x0000_i13574" DrawAspect="Content" ObjectID="_1688590950" r:id="rId777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là dãy số bị chặn.</w:t>
            </w:r>
          </w:p>
          <w:p w14:paraId="563A3621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x-none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2537EF32">
                <v:shape id="_x0000_i13575" type="#_x0000_t75" style="width:24pt;height:20.25pt" o:ole="">
                  <v:imagedata r:id="rId778" o:title=""/>
                </v:shape>
                <o:OLEObject Type="Embed" ProgID="Equation.DSMT4" ShapeID="_x0000_i13575" DrawAspect="Content" ObjectID="_1688590951" r:id="rId779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là dãy số giảm.</w:t>
            </w:r>
          </w:p>
          <w:p w14:paraId="123B8328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x-none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6DE00636">
                <v:shape id="_x0000_i13576" type="#_x0000_t75" style="width:24pt;height:20.25pt" o:ole="">
                  <v:imagedata r:id="rId780" o:title=""/>
                </v:shape>
                <o:OLEObject Type="Embed" ProgID="Equation.DSMT4" ShapeID="_x0000_i13576" DrawAspect="Content" ObjectID="_1688590952" r:id="rId781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là dãy số tăng.</w:t>
            </w:r>
          </w:p>
          <w:p w14:paraId="10234FFB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465B3689">
                <v:shape id="_x0000_i13577" type="#_x0000_t75" style="width:24pt;height:20.25pt" o:ole="">
                  <v:imagedata r:id="rId782" o:title=""/>
                </v:shape>
                <o:OLEObject Type="Embed" ProgID="Equation.DSMT4" ShapeID="_x0000_i13577" DrawAspect="Content" ObjectID="_1688590953" r:id="rId783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là dãy số không bị chặn.</w:t>
            </w:r>
          </w:p>
          <w:p w14:paraId="35BFF75F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81D147" w14:textId="77777777" w:rsidR="006569B8" w:rsidRPr="00297089" w:rsidRDefault="006569B8" w:rsidP="003A0D1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602172DD" w14:textId="77777777" w:rsidTr="0094595D">
        <w:trPr>
          <w:trHeight w:val="399"/>
        </w:trPr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30F4A6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2: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Trong các dãy số sau, dãy số nào là dãy số bị chặn?</w:t>
            </w:r>
          </w:p>
          <w:p w14:paraId="26265228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15" w14:anchorId="3447F56B">
                <v:shape id="_x0000_i13578" type="#_x0000_t75" style="width:54.75pt;height:30.75pt" o:ole="">
                  <v:imagedata r:id="rId784" o:title=""/>
                </v:shape>
                <o:OLEObject Type="Embed" ProgID="Equation.DSMT4" ShapeID="_x0000_i13578" DrawAspect="Content" ObjectID="_1688590954" r:id="rId78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425" w:dyaOrig="360" w14:anchorId="479EE6EF">
                <v:shape id="_x0000_i13579" type="#_x0000_t75" style="width:71.25pt;height:18pt" o:ole="">
                  <v:imagedata r:id="rId786" o:title=""/>
                </v:shape>
                <o:OLEObject Type="Embed" ProgID="Equation.DSMT4" ShapeID="_x0000_i13579" DrawAspect="Content" ObjectID="_1688590955" r:id="rId787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72A97CF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  <w:t>C.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35" w:dyaOrig="375" w14:anchorId="360E293B">
                <v:shape id="_x0000_i13580" type="#_x0000_t75" style="width:36.75pt;height:18.75pt" o:ole="">
                  <v:imagedata r:id="rId788" o:title=""/>
                </v:shape>
                <o:OLEObject Type="Embed" ProgID="Equation.DSMT4" ShapeID="_x0000_i13580" DrawAspect="Content" ObjectID="_1688590956" r:id="rId78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35" w:dyaOrig="375" w14:anchorId="58507E12">
                <v:shape id="_x0000_i13581" type="#_x0000_t75" style="width:51.75pt;height:18.75pt" o:ole="">
                  <v:imagedata r:id="rId790" o:title=""/>
                </v:shape>
                <o:OLEObject Type="Embed" ProgID="Equation.DSMT4" ShapeID="_x0000_i13581" DrawAspect="Content" ObjectID="_1688590957" r:id="rId791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80E9A6C" w14:textId="77777777" w:rsidR="006569B8" w:rsidRPr="00297089" w:rsidRDefault="006569B8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46D9E1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6569B8" w:rsidRPr="00297089" w14:paraId="0F21DCD9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407839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Xét các câu sau:</w:t>
            </w:r>
          </w:p>
          <w:p w14:paraId="0A513126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30" w:dyaOrig="390" w14:anchorId="230156E0">
                <v:shape id="_x0000_i13582" type="#_x0000_t75" style="width:16.5pt;height:19.5pt" o:ole="">
                  <v:imagedata r:id="rId792" o:title=""/>
                </v:shape>
                <o:OLEObject Type="Embed" ProgID="Equation.DSMT4" ShapeID="_x0000_i13582" DrawAspect="Content" ObjectID="_1688590958" r:id="rId793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Dãy </w:t>
            </w:r>
            <w:r w:rsidRPr="00D519F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30" w14:anchorId="056E9D28">
                <v:shape id="_x0000_i13583" type="#_x0000_t75" style="width:63pt;height:16.5pt" o:ole="">
                  <v:imagedata r:id="rId794" o:title=""/>
                </v:shape>
                <o:OLEObject Type="Embed" ProgID="Equation.DSMT4" ShapeID="_x0000_i13583" DrawAspect="Content" ObjectID="_1688590959" r:id="rId79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là dãy bị chặn.</w:t>
            </w:r>
          </w:p>
          <w:p w14:paraId="67D73DD1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390" w14:anchorId="7F8FA978">
                <v:shape id="_x0000_i13584" type="#_x0000_t75" style="width:18.75pt;height:19.5pt" o:ole="">
                  <v:imagedata r:id="rId796" o:title=""/>
                </v:shape>
                <o:OLEObject Type="Embed" ProgID="Equation.DSMT4" ShapeID="_x0000_i13584" DrawAspect="Content" ObjectID="_1688590960" r:id="rId797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Dãy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100" w:dyaOrig="630" w14:anchorId="45656BA9">
                <v:shape id="_x0000_i13585" type="#_x0000_t75" style="width:105pt;height:31.5pt" o:ole="">
                  <v:imagedata r:id="rId798" o:title=""/>
                </v:shape>
                <o:OLEObject Type="Embed" ProgID="Equation.DSMT4" ShapeID="_x0000_i13585" DrawAspect="Content" ObjectID="_1688590961" r:id="rId79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là dãy bị chặn trên nhưng không bị chặn dưới.</w:t>
            </w:r>
          </w:p>
          <w:p w14:paraId="476B71E9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sz w:val="24"/>
                <w:szCs w:val="24"/>
              </w:rPr>
              <w:t>Mệnh đề nào sau đây là đúng?</w:t>
            </w:r>
          </w:p>
          <w:p w14:paraId="7FFDE290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Chỉ có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75" w:dyaOrig="390" w14:anchorId="5EE01107">
                <v:shape id="_x0000_i13586" type="#_x0000_t75" style="width:18.75pt;height:19.5pt" o:ole="">
                  <v:imagedata r:id="rId800" o:title=""/>
                </v:shape>
                <o:OLEObject Type="Embed" ProgID="Equation.DSMT4" ShapeID="_x0000_i13586" DrawAspect="Content" ObjectID="_1688590962" r:id="rId801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đúng.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Chỉ có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30" w:dyaOrig="390" w14:anchorId="54FA2331">
                <v:shape id="_x0000_i13587" type="#_x0000_t75" style="width:16.5pt;height:19.5pt" o:ole="">
                  <v:imagedata r:id="rId802" o:title=""/>
                </v:shape>
                <o:OLEObject Type="Embed" ProgID="Equation.DSMT4" ShapeID="_x0000_i13587" DrawAspect="Content" ObjectID="_1688590963" r:id="rId803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đúng.</w:t>
            </w:r>
          </w:p>
          <w:p w14:paraId="49E9B63B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Cả hai câu đều đúng.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Cả hai câu đều sai.</w:t>
            </w:r>
          </w:p>
          <w:p w14:paraId="2600E275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FC60FF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06A0C220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222BE1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D519F1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Cho dãy số </w:t>
            </w:r>
            <w:r w:rsidRPr="00D519F1">
              <w:rPr>
                <w:rFonts w:eastAsia="Times New Roman"/>
                <w:position w:val="-14"/>
                <w:lang w:eastAsia="x-none"/>
              </w:rPr>
              <w:object w:dxaOrig="480" w:dyaOrig="405" w14:anchorId="1B24ECFD">
                <v:shape id="_x0000_i13588" type="#_x0000_t75" style="width:24pt;height:20.25pt" o:ole="">
                  <v:imagedata r:id="rId804" o:title=""/>
                </v:shape>
                <o:OLEObject Type="Embed" ProgID="Equation.DSMT4" ShapeID="_x0000_i13588" DrawAspect="Content" ObjectID="_1688590964" r:id="rId805"/>
              </w:objec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 xml:space="preserve">với </w:t>
            </w:r>
            <w:r w:rsidRPr="00D519F1">
              <w:rPr>
                <w:rFonts w:eastAsia="Times New Roman"/>
                <w:position w:val="-24"/>
                <w:lang w:eastAsia="x-none"/>
              </w:rPr>
              <w:object w:dxaOrig="1020" w:dyaOrig="615" w14:anchorId="72A465BF">
                <v:shape id="_x0000_i13589" type="#_x0000_t75" style="width:51pt;height:30.75pt" o:ole="">
                  <v:imagedata r:id="rId806" o:title=""/>
                </v:shape>
                <o:OLEObject Type="Embed" ProgID="Equation.DSMT4" ShapeID="_x0000_i13589" DrawAspect="Content" ObjectID="_1688590965" r:id="rId807"/>
              </w:objec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>. Trong các mệnh đề dưới đây, mệnh đề nào đúng?</w:t>
            </w:r>
          </w:p>
          <w:p w14:paraId="36FA0F4F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>Dã</w:t>
            </w:r>
            <w:r w:rsidRPr="00D519F1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27E0474D">
                <v:shape id="_x0000_i13590" type="#_x0000_t75" style="width:24pt;height:20.25pt" o:ole="">
                  <v:imagedata r:id="rId804" o:title=""/>
                </v:shape>
                <o:OLEObject Type="Embed" ProgID="Equation.DSMT4" ShapeID="_x0000_i13590" DrawAspect="Content" ObjectID="_1688590966" r:id="rId808"/>
              </w:objec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>là dãy số giảm và bị chặn</w: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position w:val="-4"/>
                <w:szCs w:val="24"/>
                <w:lang w:val="x-none" w:eastAsia="x-none"/>
              </w:rPr>
              <w:object w:dxaOrig="180" w:dyaOrig="285" w14:anchorId="621C12A3">
                <v:shape id="_x0000_i13591" type="#_x0000_t75" style="width:9pt;height:14.25pt" o:ole="">
                  <v:imagedata r:id="rId809" o:title=""/>
                </v:shape>
                <o:OLEObject Type="Embed" ProgID="Equation.DSMT4" ShapeID="_x0000_i13591" DrawAspect="Content" ObjectID="_1688590967" r:id="rId810"/>
              </w:object>
            </w:r>
          </w:p>
          <w:p w14:paraId="322A28DC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  <w:t>B.</w:t>
            </w:r>
            <w:r w:rsidRPr="00D519F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D519F1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6A03E3DC">
                <v:shape id="_x0000_i13592" type="#_x0000_t75" style="width:24pt;height:20.25pt" o:ole="">
                  <v:imagedata r:id="rId804" o:title=""/>
                </v:shape>
                <o:OLEObject Type="Embed" ProgID="Equation.DSMT4" ShapeID="_x0000_i13592" DrawAspect="Content" ObjectID="_1688590968" r:id="rId811"/>
              </w:objec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>là dãy số tăng và bị chặn trên</w:t>
            </w:r>
            <w:r w:rsidRPr="00D519F1">
              <w:rPr>
                <w:rFonts w:ascii="Chu Van An" w:hAnsi="Chu Van An" w:cs="Chu Van An"/>
                <w:color w:val="000000"/>
                <w:szCs w:val="24"/>
              </w:rPr>
              <w:t>.</w:t>
            </w:r>
          </w:p>
          <w:p w14:paraId="166E4DA0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D519F1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3249574C">
                <v:shape id="_x0000_i13593" type="#_x0000_t75" style="width:24pt;height:20.25pt" o:ole="">
                  <v:imagedata r:id="rId804" o:title=""/>
                </v:shape>
                <o:OLEObject Type="Embed" ProgID="Equation.DSMT4" ShapeID="_x0000_i13593" DrawAspect="Content" ObjectID="_1688590969" r:id="rId812"/>
              </w:objec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>là dãy số giảm và không bị chặn dưới</w: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</w:p>
          <w:p w14:paraId="20A4B477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ab/>
              <w:t>D.</w:t>
            </w:r>
            <w:r w:rsidRPr="00D519F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vi-VN"/>
              </w:rPr>
              <w:t xml:space="preserve"> </w:t>
            </w:r>
            <w:r w:rsidRPr="00D519F1">
              <w:rPr>
                <w:rFonts w:ascii="Chu Van An" w:hAnsi="Chu Van An" w:cs="Chu Van An"/>
                <w:color w:val="000000"/>
                <w:szCs w:val="24"/>
                <w:lang w:val="vi-VN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405" w14:anchorId="42A6D96C">
                <v:shape id="_x0000_i13594" type="#_x0000_t75" style="width:24pt;height:20.25pt" o:ole="">
                  <v:imagedata r:id="rId804" o:title=""/>
                </v:shape>
                <o:OLEObject Type="Embed" ProgID="Equation.DSMT4" ShapeID="_x0000_i13594" DrawAspect="Content" ObjectID="_1688590970" r:id="rId813"/>
              </w:object>
            </w:r>
            <w:r w:rsidRPr="00D519F1">
              <w:rPr>
                <w:rFonts w:ascii="Chu Van An" w:hAnsi="Chu Van An" w:cs="Chu Van An"/>
                <w:szCs w:val="24"/>
                <w:lang w:val="vi-VN"/>
              </w:rPr>
              <w:t>là dãy số tăng và không bị chặn trên</w: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</w:p>
          <w:p w14:paraId="69ABFBB1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E39390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746CB94D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43EBB0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D519F1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D519F1">
              <w:rPr>
                <w:position w:val="-14"/>
              </w:rPr>
              <w:object w:dxaOrig="480" w:dyaOrig="390" w14:anchorId="15EFE3C5">
                <v:shape id="_x0000_i13595" type="#_x0000_t75" style="width:24pt;height:19.5pt" o:ole="">
                  <v:imagedata r:id="rId814" o:title=""/>
                </v:shape>
                <o:OLEObject Type="Embed" ProgID="Equation.DSMT4" ShapeID="_x0000_i13595" DrawAspect="Content" ObjectID="_1688590971" r:id="rId815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có </w:t>
            </w:r>
            <w:r w:rsidRPr="00D519F1">
              <w:rPr>
                <w:position w:val="-32"/>
              </w:rPr>
              <w:object w:dxaOrig="1320" w:dyaOrig="705" w14:anchorId="2F01C6BF">
                <v:shape id="_x0000_i13596" type="#_x0000_t75" style="width:66pt;height:35.25pt" o:ole="">
                  <v:imagedata r:id="rId816" o:title=""/>
                </v:shape>
                <o:OLEObject Type="Embed" ProgID="Equation.DSMT4" ShapeID="_x0000_i13596" DrawAspect="Content" ObjectID="_1688590972" r:id="rId817"/>
              </w:object>
            </w:r>
            <w:r w:rsidRPr="00D519F1">
              <w:rPr>
                <w:rFonts w:ascii="Chu Van An" w:hAnsi="Chu Van An" w:cs="Chu Van An"/>
                <w:szCs w:val="24"/>
              </w:rPr>
              <w:t>. Tìm mệnh đề đúng.</w:t>
            </w:r>
          </w:p>
          <w:p w14:paraId="28B5A345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390" w14:anchorId="7232607B">
                <v:shape id="_x0000_i13597" type="#_x0000_t75" style="width:24pt;height:19.5pt" o:ole="">
                  <v:imagedata r:id="rId818" o:title=""/>
                </v:shape>
                <o:OLEObject Type="Embed" ProgID="Equation.DSMT4" ShapeID="_x0000_i13597" DrawAspect="Content" ObjectID="_1688590973" r:id="rId819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chỉ bị chặn dưới.</w:t>
            </w:r>
          </w:p>
          <w:p w14:paraId="5B4549DC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390" w14:anchorId="11AC3962">
                <v:shape id="_x0000_i13598" type="#_x0000_t75" style="width:24pt;height:19.5pt" o:ole="">
                  <v:imagedata r:id="rId818" o:title=""/>
                </v:shape>
                <o:OLEObject Type="Embed" ProgID="Equation.DSMT4" ShapeID="_x0000_i13598" DrawAspect="Content" ObjectID="_1688590974" r:id="rId820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tăng.</w:t>
            </w:r>
          </w:p>
          <w:p w14:paraId="0C2F54D1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390" w14:anchorId="17223142">
                <v:shape id="_x0000_i13599" type="#_x0000_t75" style="width:24pt;height:19.5pt" o:ole="">
                  <v:imagedata r:id="rId818" o:title=""/>
                </v:shape>
                <o:OLEObject Type="Embed" ProgID="Equation.DSMT4" ShapeID="_x0000_i13599" DrawAspect="Content" ObjectID="_1688590975" r:id="rId821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bị chặn.</w:t>
            </w:r>
          </w:p>
          <w:p w14:paraId="0ED58BE1" w14:textId="77777777" w:rsidR="006569B8" w:rsidRPr="00D519F1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Cs w:val="24"/>
                <w:lang w:val="x-none" w:eastAsia="x-none"/>
              </w:rPr>
              <w:object w:dxaOrig="480" w:dyaOrig="390" w14:anchorId="15C85D7D">
                <v:shape id="_x0000_i13600" type="#_x0000_t75" style="width:24pt;height:19.5pt" o:ole="">
                  <v:imagedata r:id="rId818" o:title=""/>
                </v:shape>
                <o:OLEObject Type="Embed" ProgID="Equation.DSMT4" ShapeID="_x0000_i13600" DrawAspect="Content" ObjectID="_1688590976" r:id="rId822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chỉ bị chặn trên.</w:t>
            </w:r>
          </w:p>
          <w:p w14:paraId="3163E1D3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DB2023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38FCCF87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0DAFF8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80" w:dyaOrig="390" w14:anchorId="42B733D7">
                <v:shape id="_x0000_i13601" type="#_x0000_t75" style="width:24pt;height:19.5pt" o:ole="">
                  <v:imagedata r:id="rId823" o:title=""/>
                </v:shape>
                <o:OLEObject Type="Embed" ProgID="Equation.DSMT4" ShapeID="_x0000_i13601" DrawAspect="Content" ObjectID="_1688590977" r:id="rId824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nào sau đây là dãy số bị chặn?</w:t>
            </w:r>
          </w:p>
          <w:p w14:paraId="4A246D46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</w:rPr>
              <w:object w:dxaOrig="1050" w:dyaOrig="375" w14:anchorId="094C9820">
                <v:shape id="_x0000_i13602" type="#_x0000_t75" style="width:52.5pt;height:18.75pt" o:ole="">
                  <v:imagedata r:id="rId825" o:title=""/>
                </v:shape>
                <o:OLEObject Type="Embed" ProgID="Equation.DSMT4" ShapeID="_x0000_i13602" DrawAspect="Content" ObjectID="_1688590978" r:id="rId826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140" w:dyaOrig="615" w14:anchorId="5A74AF02">
                <v:shape id="_x0000_i13603" type="#_x0000_t75" style="width:57pt;height:30.75pt" o:ole="">
                  <v:imagedata r:id="rId827" o:title=""/>
                </v:shape>
                <o:OLEObject Type="Embed" ProgID="Equation.DSMT4" ShapeID="_x0000_i13603" DrawAspect="Content" ObjectID="_1688590979" r:id="rId828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280E866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D519F1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1125" w:dyaOrig="645" w14:anchorId="496AC016">
                <v:shape id="_x0000_i13604" type="#_x0000_t75" style="width:56.25pt;height:32.25pt" o:ole="">
                  <v:imagedata r:id="rId829" o:title=""/>
                </v:shape>
                <o:OLEObject Type="Embed" ProgID="Equation.DSMT4" ShapeID="_x0000_i13604" DrawAspect="Content" ObjectID="_1688590980" r:id="rId830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color w:val="000000"/>
                <w:position w:val="-12"/>
                <w:sz w:val="24"/>
                <w:szCs w:val="24"/>
              </w:rPr>
              <w:object w:dxaOrig="1050" w:dyaOrig="375" w14:anchorId="1F57D619">
                <v:shape id="_x0000_i13605" type="#_x0000_t75" style="width:52.5pt;height:18.75pt" o:ole="">
                  <v:imagedata r:id="rId831" o:title=""/>
                </v:shape>
                <o:OLEObject Type="Embed" ProgID="Equation.DSMT4" ShapeID="_x0000_i13605" DrawAspect="Content" ObjectID="_1688590981" r:id="rId832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608651" w14:textId="77777777" w:rsidR="006569B8" w:rsidRPr="00297089" w:rsidRDefault="006569B8" w:rsidP="003A0D19">
            <w:pPr>
              <w:spacing w:line="276" w:lineRule="auto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0DB59B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29E38E7D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B24E2D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Xét các câu sau</w:t>
            </w:r>
          </w:p>
          <w:p w14:paraId="346DEFE9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45" w:dyaOrig="405" w14:anchorId="07BD4937">
                <v:shape id="_x0000_i13606" type="#_x0000_t75" style="width:17.25pt;height:20.25pt" o:ole="">
                  <v:imagedata r:id="rId833" o:title=""/>
                </v:shape>
                <o:OLEObject Type="Embed" ProgID="Equation.DSMT4" ShapeID="_x0000_i13606" DrawAspect="Content" ObjectID="_1688590982" r:id="rId834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Dãy </w:t>
            </w:r>
            <w:r w:rsidRPr="00D519F1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30" w14:anchorId="03AE6514">
                <v:shape id="_x0000_i13607" type="#_x0000_t75" style="width:63pt;height:16.5pt" o:ole="">
                  <v:imagedata r:id="rId835" o:title=""/>
                </v:shape>
                <o:OLEObject Type="Embed" ProgID="Equation.DSMT4" ShapeID="_x0000_i13607" DrawAspect="Content" ObjectID="_1688590983" r:id="rId836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dãy bị chặn.</w:t>
            </w:r>
          </w:p>
          <w:p w14:paraId="78999622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375" w:dyaOrig="405" w14:anchorId="5468562E">
                <v:shape id="_x0000_i13608" type="#_x0000_t75" style="width:18.75pt;height:20.25pt" o:ole="">
                  <v:imagedata r:id="rId837" o:title=""/>
                </v:shape>
                <o:OLEObject Type="Embed" ProgID="Equation.DSMT4" ShapeID="_x0000_i13608" DrawAspect="Content" ObjectID="_1688590984" r:id="rId838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Dãy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2115" w:dyaOrig="630" w14:anchorId="41BEF91A">
                <v:shape id="_x0000_i13609" type="#_x0000_t75" style="width:105.75pt;height:31.5pt" o:ole="">
                  <v:imagedata r:id="rId839" o:title=""/>
                </v:shape>
                <o:OLEObject Type="Embed" ProgID="Equation.DSMT4" ShapeID="_x0000_i13609" DrawAspect="Content" ObjectID="_1688590985" r:id="rId840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dãy bị chặn trên nhưng không bị chặn dưới.</w:t>
            </w:r>
          </w:p>
          <w:p w14:paraId="3721840C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Chỉ có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375" w:dyaOrig="405" w14:anchorId="566744D8">
                <v:shape id="_x0000_i13610" type="#_x0000_t75" style="width:18.75pt;height:20.25pt" o:ole="">
                  <v:imagedata r:id="rId841" o:title=""/>
                </v:shape>
                <o:OLEObject Type="Embed" ProgID="Equation.DSMT4" ShapeID="_x0000_i13610" DrawAspect="Content" ObjectID="_1688590986" r:id="rId842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đúng.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Chỉ có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345" w:dyaOrig="405" w14:anchorId="52C8E99C">
                <v:shape id="_x0000_i13611" type="#_x0000_t75" style="width:17.25pt;height:20.25pt" o:ole="">
                  <v:imagedata r:id="rId843" o:title=""/>
                </v:shape>
                <o:OLEObject Type="Embed" ProgID="Equation.DSMT4" ShapeID="_x0000_i13611" DrawAspect="Content" ObjectID="_1688590987" r:id="rId844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đúng.</w:t>
            </w:r>
          </w:p>
          <w:p w14:paraId="1BD39734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Cả hai câu đều đúng.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Cả hai câu đều sai.</w:t>
            </w:r>
          </w:p>
          <w:p w14:paraId="1F5C6D60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DCBA4B" w14:textId="77777777" w:rsidR="006569B8" w:rsidRPr="00297089" w:rsidRDefault="006569B8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0D59B846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DE1094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Cho 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00B6E908">
                <v:shape id="_x0000_i13612" type="#_x0000_t75" style="width:24pt;height:20.25pt" o:ole="">
                  <v:imagedata r:id="rId845" o:title=""/>
                </v:shape>
                <o:OLEObject Type="Embed" ProgID="Equation.DSMT4" ShapeID="_x0000_i13612" DrawAspect="Content" ObjectID="_1688590988" r:id="rId846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05" w:dyaOrig="615" w14:anchorId="041685D7">
                <v:shape id="_x0000_i13613" type="#_x0000_t75" style="width:65.25pt;height:30.75pt" o:ole="">
                  <v:imagedata r:id="rId847" o:title=""/>
                </v:shape>
                <o:OLEObject Type="Embed" ProgID="Equation.DSMT4" ShapeID="_x0000_i13613" DrawAspect="Content" ObjectID="_1688590989" r:id="rId848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 Khẳng định nào sau đây là đúng?</w:t>
            </w:r>
          </w:p>
          <w:p w14:paraId="772EB5F5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A.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6F1949D8">
                <v:shape id="_x0000_i13614" type="#_x0000_t75" style="width:24pt;height:20.25pt" o:ole="">
                  <v:imagedata r:id="rId845" o:title=""/>
                </v:shape>
                <o:OLEObject Type="Embed" ProgID="Equation.DSMT4" ShapeID="_x0000_i13614" DrawAspect="Content" ObjectID="_1688590990" r:id="rId84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là một dãy số giảm</w: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607810C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3832C668">
                <v:shape id="_x0000_i13615" type="#_x0000_t75" style="width:24pt;height:20.25pt" o:ole="">
                  <v:imagedata r:id="rId845" o:title=""/>
                </v:shape>
                <o:OLEObject Type="Embed" ProgID="Equation.DSMT4" ShapeID="_x0000_i13615" DrawAspect="Content" ObjectID="_1688590991" r:id="rId850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là một dãy số tăng</w: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8EE8BBD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Số hạng thứ </w:t>
            </w:r>
            <w:r w:rsidRPr="00D519F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285" w14:anchorId="0EF263C5">
                <v:shape id="_x0000_i13616" type="#_x0000_t75" style="width:24pt;height:14.25pt" o:ole="">
                  <v:imagedata r:id="rId851" o:title=""/>
                </v:shape>
                <o:OLEObject Type="Embed" ProgID="Equation.DSMT4" ShapeID="_x0000_i13616" DrawAspect="Content" ObjectID="_1688590992" r:id="rId852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của dãy là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440" w:dyaOrig="615" w14:anchorId="03EA23D5">
                <v:shape id="_x0000_i13617" type="#_x0000_t75" style="width:1in;height:30.75pt" o:ole="">
                  <v:imagedata r:id="rId853" o:title=""/>
                </v:shape>
                <o:OLEObject Type="Embed" ProgID="Equation.DSMT4" ShapeID="_x0000_i13617" DrawAspect="Content" ObjectID="_1688590993" r:id="rId854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273BE74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486D5CBF">
                <v:shape id="_x0000_i13618" type="#_x0000_t75" style="width:24pt;height:20.25pt" o:ole="">
                  <v:imagedata r:id="rId845" o:title=""/>
                </v:shape>
                <o:OLEObject Type="Embed" ProgID="Equation.DSMT4" ShapeID="_x0000_i13618" DrawAspect="Content" ObjectID="_1688590994" r:id="rId85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là dãy số không bị chặn</w: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D5E5E73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5A5ACA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6569B8" w:rsidRPr="00297089" w14:paraId="7835D360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FF1472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Dãy số nào trong các dãy số sau đây là dãy số bị chặn?</w:t>
            </w:r>
          </w:p>
          <w:p w14:paraId="65C02A09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30" w:dyaOrig="615" w14:anchorId="268BF856">
                <v:shape id="_x0000_i13619" type="#_x0000_t75" style="width:121.5pt;height:30.75pt" o:ole="">
                  <v:imagedata r:id="rId856" o:title=""/>
                </v:shape>
                <o:OLEObject Type="Embed" ProgID="Equation.DSMT4" ShapeID="_x0000_i13619" DrawAspect="Content" ObjectID="_1688590995" r:id="rId857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385" w:dyaOrig="405" w14:anchorId="62C2B2C3">
                <v:shape id="_x0000_i13620" type="#_x0000_t75" style="width:119.25pt;height:20.25pt" o:ole="">
                  <v:imagedata r:id="rId858" o:title=""/>
                </v:shape>
                <o:OLEObject Type="Embed" ProgID="Equation.DSMT4" ShapeID="_x0000_i13620" DrawAspect="Content" ObjectID="_1688590996" r:id="rId859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8198632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80" w:dyaOrig="405" w14:anchorId="6250D388">
                <v:shape id="_x0000_i13621" type="#_x0000_t75" style="width:114pt;height:20.25pt" o:ole="">
                  <v:imagedata r:id="rId860" o:title=""/>
                </v:shape>
                <o:OLEObject Type="Embed" ProgID="Equation.DSMT4" ShapeID="_x0000_i13621" DrawAspect="Content" ObjectID="_1688590997" r:id="rId861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50" w:dyaOrig="405" w14:anchorId="51CFE970">
                <v:shape id="_x0000_i13622" type="#_x0000_t75" style="width:112.5pt;height:20.25pt" o:ole="">
                  <v:imagedata r:id="rId862" o:title=""/>
                </v:shape>
                <o:OLEObject Type="Embed" ProgID="Equation.DSMT4" ShapeID="_x0000_i13622" DrawAspect="Content" ObjectID="_1688590998" r:id="rId863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63DE75C" w14:textId="77777777" w:rsidR="006569B8" w:rsidRPr="00297089" w:rsidRDefault="006569B8" w:rsidP="003A0D1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E17AEE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1FAEF6FC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FAFEB0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Dãy số nào trong các dãy số sau đây là dãy số bị chặn trên?</w:t>
            </w:r>
          </w:p>
          <w:p w14:paraId="0F0986AC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010" w:dyaOrig="405" w14:anchorId="303B5025">
                <v:shape id="_x0000_i13623" type="#_x0000_t75" style="width:100.5pt;height:20.25pt" o:ole="">
                  <v:imagedata r:id="rId864" o:title=""/>
                </v:shape>
                <o:OLEObject Type="Embed" ProgID="Equation.DSMT4" ShapeID="_x0000_i13623" DrawAspect="Content" ObjectID="_1688590999" r:id="rId865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30" w:dyaOrig="405" w14:anchorId="6E7E68D7">
                <v:shape id="_x0000_i13624" type="#_x0000_t75" style="width:121.5pt;height:20.25pt" o:ole="">
                  <v:imagedata r:id="rId866" o:title=""/>
                </v:shape>
                <o:OLEObject Type="Embed" ProgID="Equation.DSMT4" ShapeID="_x0000_i13624" DrawAspect="Content" ObjectID="_1688591000" r:id="rId867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B803B10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30" w:dyaOrig="405" w14:anchorId="0288F24D">
                <v:shape id="_x0000_i13625" type="#_x0000_t75" style="width:106.5pt;height:20.25pt" o:ole="">
                  <v:imagedata r:id="rId868" o:title=""/>
                </v:shape>
                <o:OLEObject Type="Embed" ProgID="Equation.DSMT4" ShapeID="_x0000_i13625" DrawAspect="Content" ObjectID="_1688591001" r:id="rId869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90" w:dyaOrig="615" w14:anchorId="5AC4208E">
                <v:shape id="_x0000_i13626" type="#_x0000_t75" style="width:124.5pt;height:30.75pt" o:ole="">
                  <v:imagedata r:id="rId870" o:title=""/>
                </v:shape>
                <o:OLEObject Type="Embed" ProgID="Equation.DSMT4" ShapeID="_x0000_i13626" DrawAspect="Content" ObjectID="_1688591002" r:id="rId871"/>
              </w:object>
            </w:r>
            <w:r w:rsidRPr="00D519F1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166D911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A20537" w14:textId="77777777" w:rsidR="006569B8" w:rsidRPr="00297089" w:rsidRDefault="006569B8" w:rsidP="003A0D19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519C3EA1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45E4FC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000099"/>
                <w:szCs w:val="24"/>
                <w:lang w:val="nl-NL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11:</w:t>
            </w:r>
            <w:r w:rsidRPr="00D519F1">
              <w:rPr>
                <w:rFonts w:ascii="Chu Van An" w:hAnsi="Chu Van An" w:cs="Chu Van An"/>
                <w:szCs w:val="24"/>
              </w:rPr>
              <w:t xml:space="preserve">Trong các dãy số </w:t>
            </w:r>
            <w:r w:rsidRPr="00D519F1">
              <w:rPr>
                <w:rFonts w:eastAsia="Times New Roman"/>
                <w:position w:val="-14"/>
                <w:lang w:val="x-none" w:eastAsia="x-none"/>
              </w:rPr>
              <w:object w:dxaOrig="480" w:dyaOrig="405" w14:anchorId="3121C45A">
                <v:shape id="_x0000_i13627" type="#_x0000_t75" style="width:24pt;height:20.25pt" o:ole="">
                  <v:imagedata r:id="rId872" o:title=""/>
                </v:shape>
                <o:OLEObject Type="Embed" ProgID="Equation.DSMT4" ShapeID="_x0000_i13627" DrawAspect="Content" ObjectID="_1688591003" r:id="rId873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sau đây, dãy số nào bị chặn?</w:t>
            </w:r>
          </w:p>
          <w:p w14:paraId="126E5D4F" w14:textId="77777777" w:rsidR="006569B8" w:rsidRPr="00D519F1" w:rsidRDefault="006569B8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000099"/>
                <w:szCs w:val="24"/>
                <w:lang w:val="nl-NL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b/>
                <w:position w:val="-24"/>
                <w:szCs w:val="24"/>
                <w:lang w:val="nl-NL" w:eastAsia="x-none"/>
              </w:rPr>
              <w:object w:dxaOrig="1110" w:dyaOrig="720" w14:anchorId="7776763A">
                <v:shape id="_x0000_i13628" type="#_x0000_t75" style="width:55.5pt;height:36pt" o:ole="">
                  <v:imagedata r:id="rId874" o:title=""/>
                </v:shape>
                <o:OLEObject Type="Embed" ProgID="Equation.DSMT4" ShapeID="_x0000_i13628" DrawAspect="Content" ObjectID="_1688591004" r:id="rId875"/>
              </w:object>
            </w:r>
            <w:r w:rsidRPr="00D519F1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b/>
                <w:position w:val="-24"/>
                <w:szCs w:val="24"/>
                <w:lang w:val="nl-NL" w:eastAsia="x-none"/>
              </w:rPr>
              <w:object w:dxaOrig="1020" w:dyaOrig="615" w14:anchorId="16A27E7E">
                <v:shape id="_x0000_i13629" type="#_x0000_t75" style="width:51pt;height:30.75pt" o:ole="">
                  <v:imagedata r:id="rId876" o:title=""/>
                </v:shape>
                <o:OLEObject Type="Embed" ProgID="Equation.DSMT4" ShapeID="_x0000_i13629" DrawAspect="Content" ObjectID="_1688591005" r:id="rId877"/>
              </w:object>
            </w:r>
            <w:r w:rsidRPr="00D519F1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2EFE574C" w14:textId="77777777" w:rsidR="006569B8" w:rsidRPr="00D519F1" w:rsidRDefault="006569B8" w:rsidP="003A0D1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 xml:space="preserve">C.  </w:t>
            </w:r>
            <w:r w:rsidRPr="00D519F1">
              <w:rPr>
                <w:rFonts w:ascii="Chu Van An" w:eastAsia="Times New Roman" w:hAnsi="Chu Van An" w:cs="Chu Van An"/>
                <w:b/>
                <w:position w:val="-12"/>
                <w:szCs w:val="24"/>
                <w:lang w:val="nl-NL" w:eastAsia="x-none"/>
              </w:rPr>
              <w:object w:dxaOrig="1215" w:dyaOrig="435" w14:anchorId="72DB5F25">
                <v:shape id="_x0000_i13630" type="#_x0000_t75" style="width:60.75pt;height:21.75pt" o:ole="">
                  <v:imagedata r:id="rId878" o:title=""/>
                </v:shape>
                <o:OLEObject Type="Embed" ProgID="Equation.DSMT4" ShapeID="_x0000_i13630" DrawAspect="Content" ObjectID="_1688591006" r:id="rId879"/>
              </w:object>
            </w:r>
            <w:r w:rsidRPr="00D519F1">
              <w:rPr>
                <w:rFonts w:ascii="Chu Van An" w:hAnsi="Chu Van An" w:cs="Chu Van An"/>
                <w:szCs w:val="24"/>
                <w:lang w:val="nl-NL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Cs w:val="24"/>
                <w:lang w:val="nl-NL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b/>
                <w:position w:val="-12"/>
                <w:szCs w:val="24"/>
                <w:lang w:val="nl-NL" w:eastAsia="x-none"/>
              </w:rPr>
              <w:object w:dxaOrig="900" w:dyaOrig="390" w14:anchorId="64DDF132">
                <v:shape id="_x0000_i13631" type="#_x0000_t75" style="width:45pt;height:19.5pt" o:ole="">
                  <v:imagedata r:id="rId880" o:title=""/>
                </v:shape>
                <o:OLEObject Type="Embed" ProgID="Equation.DSMT4" ShapeID="_x0000_i13631" DrawAspect="Content" ObjectID="_1688591007" r:id="rId881"/>
              </w:object>
            </w:r>
            <w:r w:rsidRPr="00D519F1">
              <w:rPr>
                <w:rFonts w:ascii="Chu Van An" w:hAnsi="Chu Van An" w:cs="Chu Van An"/>
                <w:szCs w:val="24"/>
                <w:lang w:val="nl-NL"/>
              </w:rPr>
              <w:t>.</w:t>
            </w:r>
          </w:p>
          <w:p w14:paraId="6E67CFE7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9FD432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4480DB36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1B96BA" w14:textId="77777777" w:rsidR="006569B8" w:rsidRPr="00D519F1" w:rsidRDefault="006569B8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Câu 12:</w:t>
            </w:r>
            <w:r w:rsidRPr="00D519F1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>Cho dãy số</w:t>
            </w:r>
            <w:r w:rsidRPr="00D519F1"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bCs/>
                <w:position w:val="-14"/>
                <w:sz w:val="24"/>
                <w:szCs w:val="24"/>
              </w:rPr>
              <w:object w:dxaOrig="480" w:dyaOrig="405" w14:anchorId="317AF497">
                <v:shape id="_x0000_i13632" type="#_x0000_t75" style="width:24pt;height:20.25pt" o:ole="">
                  <v:imagedata r:id="rId531" o:title=""/>
                </v:shape>
                <o:OLEObject Type="Embed" ProgID="Equation.DSMT4" ShapeID="_x0000_i13632" DrawAspect="Content" ObjectID="_1688591008" r:id="rId882"/>
              </w:object>
            </w:r>
            <w:r w:rsidRPr="00D519F1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 xml:space="preserve"> có số hạng tổng quát </w:t>
            </w:r>
            <w:r w:rsidRPr="00D519F1">
              <w:rPr>
                <w:rFonts w:ascii="Chu Van An" w:eastAsia="Times New Roman" w:hAnsi="Chu Van An" w:cs="Chu Van An"/>
                <w:bCs/>
                <w:position w:val="-12"/>
                <w:sz w:val="24"/>
                <w:szCs w:val="24"/>
              </w:rPr>
              <w:object w:dxaOrig="2205" w:dyaOrig="375" w14:anchorId="55060E22">
                <v:shape id="_x0000_i13633" type="#_x0000_t75" style="width:110.25pt;height:18.75pt" o:ole="">
                  <v:imagedata r:id="rId883" o:title=""/>
                </v:shape>
                <o:OLEObject Type="Embed" ProgID="Equation.DSMT4" ShapeID="_x0000_i13633" DrawAspect="Content" ObjectID="_1688591009" r:id="rId884"/>
              </w:object>
            </w:r>
            <w:r w:rsidRPr="00D519F1">
              <w:rPr>
                <w:rFonts w:ascii="Chu Van An" w:hAnsi="Chu Van An" w:cs="Chu Van An"/>
                <w:bCs/>
                <w:sz w:val="24"/>
                <w:szCs w:val="24"/>
                <w:lang w:val="nl-NL"/>
              </w:rPr>
              <w:t xml:space="preserve">.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Khẳng định nào sau đây </w:t>
            </w:r>
            <w:r w:rsidRPr="00D519F1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7726185" w14:textId="77777777" w:rsidR="006569B8" w:rsidRPr="00D519F1" w:rsidRDefault="006569B8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75" w:dyaOrig="360" w14:anchorId="645920EA">
                <v:shape id="_x0000_i13634" type="#_x0000_t75" style="width:48.75pt;height:18pt" o:ole="">
                  <v:imagedata r:id="rId885" o:title=""/>
                </v:shape>
                <o:OLEObject Type="Embed" ProgID="Equation.DSMT4" ShapeID="_x0000_i13634" DrawAspect="Content" ObjectID="_1688591010" r:id="rId886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140035" w14:textId="77777777" w:rsidR="006569B8" w:rsidRPr="00D519F1" w:rsidRDefault="006569B8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500" w:dyaOrig="375" w14:anchorId="4A50A6CB">
                <v:shape id="_x0000_i13635" type="#_x0000_t75" style="width:75pt;height:18.75pt" o:ole="">
                  <v:imagedata r:id="rId887" o:title=""/>
                </v:shape>
                <o:OLEObject Type="Embed" ProgID="Equation.DSMT4" ShapeID="_x0000_i13635" DrawAspect="Content" ObjectID="_1688591011" r:id="rId888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C58E9BE" w14:textId="77777777" w:rsidR="006569B8" w:rsidRPr="00D519F1" w:rsidRDefault="006569B8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131BA845">
                <v:shape id="_x0000_i13636" type="#_x0000_t75" style="width:24pt;height:20.25pt" o:ole="">
                  <v:imagedata r:id="rId531" o:title=""/>
                </v:shape>
                <o:OLEObject Type="Embed" ProgID="Equation.DSMT4" ShapeID="_x0000_i13636" DrawAspect="Content" ObjectID="_1688591012" r:id="rId88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là dãy số tăng.</w:t>
            </w:r>
          </w:p>
          <w:p w14:paraId="1A0BD480" w14:textId="77777777" w:rsidR="006569B8" w:rsidRPr="00D519F1" w:rsidRDefault="006569B8" w:rsidP="003A0D19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27130F79">
                <v:shape id="_x0000_i13637" type="#_x0000_t75" style="width:24pt;height:20.25pt" o:ole="">
                  <v:imagedata r:id="rId531" o:title=""/>
                </v:shape>
                <o:OLEObject Type="Embed" ProgID="Equation.DSMT4" ShapeID="_x0000_i13637" DrawAspect="Content" ObjectID="_1688591013" r:id="rId890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bị chặn trên.</w:t>
            </w:r>
          </w:p>
          <w:p w14:paraId="52E3E7FF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481601" w14:textId="77777777" w:rsidR="006569B8" w:rsidRPr="00297089" w:rsidRDefault="006569B8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14490F49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667EF6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13:</w: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Cho 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21455579">
                <v:shape id="_x0000_i13638" type="#_x0000_t75" style="width:24pt;height:20.25pt" o:ole="">
                  <v:imagedata r:id="rId891" o:title=""/>
                </v:shape>
                <o:OLEObject Type="Embed" ProgID="Equation.DSMT4" ShapeID="_x0000_i13638" DrawAspect="Content" ObjectID="_1688591014" r:id="rId892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 xác định bỏi </w:t>
            </w:r>
            <w:r w:rsidRPr="00D519F1">
              <w:rPr>
                <w:rFonts w:ascii="Chu Van An" w:eastAsia="Times New Roman" w:hAnsi="Chu Van An" w:cs="Chu Van An"/>
                <w:noProof/>
                <w:position w:val="-24"/>
                <w:sz w:val="24"/>
                <w:szCs w:val="24"/>
              </w:rPr>
              <w:object w:dxaOrig="1155" w:dyaOrig="615" w14:anchorId="7BECC57D">
                <v:shape id="_x0000_i13639" type="#_x0000_t75" style="width:57.75pt;height:30.75pt" o:ole="">
                  <v:imagedata r:id="rId893" o:title=""/>
                </v:shape>
                <o:OLEObject Type="Embed" ProgID="Equation.DSMT4" ShapeID="_x0000_i13639" DrawAspect="Content" ObjectID="_1688591015" r:id="rId894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, với </w:t>
            </w:r>
            <w:r w:rsidRPr="00D519F1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95" w:dyaOrig="285" w14:anchorId="45615800">
                <v:shape id="_x0000_i13640" type="#_x0000_t75" style="width:24.75pt;height:14.25pt" o:ole="">
                  <v:imagedata r:id="rId895" o:title=""/>
                </v:shape>
                <o:OLEObject Type="Embed" ProgID="Equation.DSMT4" ShapeID="_x0000_i13640" DrawAspect="Content" ObjectID="_1688591016" r:id="rId896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>. Khẳng định nào sau đây đúng?</w:t>
            </w:r>
          </w:p>
          <w:p w14:paraId="5D215CC3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Số hạng thứ </w:t>
            </w:r>
            <w:r w:rsidRPr="00D519F1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195" w:dyaOrig="255" w14:anchorId="4279E120">
                <v:shape id="_x0000_i13641" type="#_x0000_t75" style="width:9.75pt;height:12.75pt" o:ole="">
                  <v:imagedata r:id="rId897" o:title=""/>
                </v:shape>
                <o:OLEObject Type="Embed" ProgID="Equation.DSMT4" ShapeID="_x0000_i13641" DrawAspect="Content" ObjectID="_1688591017" r:id="rId898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của dãy số là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75" w:dyaOrig="615" w14:anchorId="58BE5C65">
                <v:shape id="_x0000_i13642" type="#_x0000_t75" style="width:33.75pt;height:30.75pt" o:ole="">
                  <v:imagedata r:id="rId899" o:title=""/>
                </v:shape>
                <o:OLEObject Type="Embed" ProgID="Equation.DSMT4" ShapeID="_x0000_i13642" DrawAspect="Content" ObjectID="_1688591018" r:id="rId900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>.</w:t>
            </w:r>
          </w:p>
          <w:p w14:paraId="63F083EC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</w:rPr>
              <w:t>D</w: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19EB6B61">
                <v:shape id="_x0000_i13643" type="#_x0000_t75" style="width:24pt;height:20.25pt" o:ole="">
                  <v:imagedata r:id="rId891" o:title=""/>
                </v:shape>
                <o:OLEObject Type="Embed" ProgID="Equation.DSMT4" ShapeID="_x0000_i13643" DrawAspect="Content" ObjectID="_1688591019" r:id="rId901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 bị chặn.</w:t>
            </w:r>
          </w:p>
          <w:p w14:paraId="1D01E1D5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fr-FR"/>
              </w:rPr>
              <w:tab/>
              <w:t>C.</w:t>
            </w:r>
            <w:r w:rsidRPr="00D519F1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77833629">
                <v:shape id="_x0000_i13644" type="#_x0000_t75" style="width:24pt;height:20.25pt" o:ole="">
                  <v:imagedata r:id="rId891" o:title=""/>
                </v:shape>
                <o:OLEObject Type="Embed" ProgID="Equation.DSMT4" ShapeID="_x0000_i13644" DrawAspect="Content" ObjectID="_1688591020" r:id="rId902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 là dãy số tăng.</w:t>
            </w:r>
          </w:p>
          <w:p w14:paraId="6C416DD6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7FC1BF7F">
                <v:shape id="_x0000_i13645" type="#_x0000_t75" style="width:24pt;height:20.25pt" o:ole="">
                  <v:imagedata r:id="rId891" o:title=""/>
                </v:shape>
                <o:OLEObject Type="Embed" ProgID="Equation.DSMT4" ShapeID="_x0000_i13645" DrawAspect="Content" ObjectID="_1688591021" r:id="rId903"/>
              </w:object>
            </w:r>
            <w:r w:rsidRPr="00D519F1">
              <w:rPr>
                <w:rFonts w:ascii="Chu Van An" w:hAnsi="Chu Van An" w:cs="Chu Van An"/>
                <w:noProof/>
                <w:sz w:val="24"/>
                <w:szCs w:val="24"/>
                <w:lang w:val="fr-FR"/>
              </w:rPr>
              <w:t xml:space="preserve"> là dãy số giảm.</w:t>
            </w:r>
          </w:p>
          <w:p w14:paraId="251F9332" w14:textId="77777777" w:rsidR="006569B8" w:rsidRPr="00297089" w:rsidRDefault="006569B8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5EA0BB" w14:textId="77777777" w:rsidR="006569B8" w:rsidRPr="00297089" w:rsidRDefault="006569B8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6569B8" w:rsidRPr="00297089" w14:paraId="266A428E" w14:textId="77777777" w:rsidTr="0094595D">
        <w:tc>
          <w:tcPr>
            <w:tcW w:w="7655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DC25D5" w14:textId="77777777" w:rsidR="006569B8" w:rsidRPr="00D519F1" w:rsidRDefault="006569B8" w:rsidP="003A0D1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46DC6E09">
                <v:shape id="_x0000_i13646" type="#_x0000_t75" style="width:24pt;height:20.25pt" o:ole="">
                  <v:imagedata r:id="rId904" o:title=""/>
                </v:shape>
                <o:OLEObject Type="Embed" ProgID="Equation.DSMT4" ShapeID="_x0000_i13646" DrawAspect="Content" ObjectID="_1688591022" r:id="rId90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 nào sau đây là dãy số bị chặn?</w:t>
            </w:r>
          </w:p>
          <w:p w14:paraId="05A42CB5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65" w:dyaOrig="375" w14:anchorId="117635B3">
                <v:shape id="_x0000_i13647" type="#_x0000_t75" style="width:53.25pt;height:18.75pt" o:ole="">
                  <v:imagedata r:id="rId906" o:title=""/>
                </v:shape>
                <o:OLEObject Type="Embed" ProgID="Equation.DSMT4" ShapeID="_x0000_i13647" DrawAspect="Content" ObjectID="_1688591023" r:id="rId907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40" w:dyaOrig="615" w14:anchorId="7EF6D31D">
                <v:shape id="_x0000_i13648" type="#_x0000_t75" style="width:57pt;height:30.75pt" o:ole="">
                  <v:imagedata r:id="rId908" o:title=""/>
                </v:shape>
                <o:OLEObject Type="Embed" ProgID="Equation.DSMT4" ShapeID="_x0000_i13648" DrawAspect="Content" ObjectID="_1688591024" r:id="rId90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53C472" w14:textId="77777777" w:rsidR="006569B8" w:rsidRPr="00D519F1" w:rsidRDefault="006569B8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C.  </w:t>
            </w:r>
            <w:r w:rsidRPr="00D519F1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60" w14:anchorId="5E0DFD7D">
                <v:shape id="_x0000_i13649" type="#_x0000_t75" style="width:56.25pt;height:33pt" o:ole="">
                  <v:imagedata r:id="rId910" o:title=""/>
                </v:shape>
                <o:OLEObject Type="Embed" ProgID="Equation.DSMT4" ShapeID="_x0000_i13649" DrawAspect="Content" ObjectID="_1688591025" r:id="rId911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35" w:dyaOrig="375" w14:anchorId="59C28B49">
                <v:shape id="_x0000_i13650" type="#_x0000_t75" style="width:51.75pt;height:18.75pt" o:ole="">
                  <v:imagedata r:id="rId912" o:title=""/>
                </v:shape>
                <o:OLEObject Type="Embed" ProgID="Equation.DSMT4" ShapeID="_x0000_i13650" DrawAspect="Content" ObjectID="_1688591026" r:id="rId913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A3EEBA" w14:textId="77777777" w:rsidR="006569B8" w:rsidRPr="00297089" w:rsidRDefault="006569B8" w:rsidP="003A0D19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A0A40F1" w14:textId="77777777" w:rsidR="006569B8" w:rsidRPr="00297089" w:rsidRDefault="006569B8" w:rsidP="003A0D19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</w:tbl>
    <w:p w14:paraId="3343A4A9" w14:textId="359CBB25" w:rsidR="00E76256" w:rsidRPr="00955426" w:rsidRDefault="00951EF7" w:rsidP="006569B8">
      <w:pPr>
        <w:spacing w:line="240" w:lineRule="auto"/>
        <w:ind w:left="851" w:hanging="425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  <w:r w:rsidRPr="00955426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8C44212" wp14:editId="2726625B">
                <wp:extent cx="6569710" cy="2247900"/>
                <wp:effectExtent l="0" t="0" r="2540" b="19050"/>
                <wp:docPr id="1093" name="Group 10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710" cy="2247900"/>
                          <a:chOff x="1933216" y="2984663"/>
                          <a:chExt cx="6686332" cy="2247900"/>
                        </a:xfrm>
                      </wpg:grpSpPr>
                      <wpg:grpSp>
                        <wpg:cNvPr id="1094" name="Group 1094"/>
                        <wpg:cNvGrpSpPr/>
                        <wpg:grpSpPr>
                          <a:xfrm>
                            <a:off x="1933216" y="2984663"/>
                            <a:ext cx="6686332" cy="2247900"/>
                            <a:chOff x="-139232" y="0"/>
                            <a:chExt cx="6686332" cy="2247900"/>
                          </a:xfrm>
                        </wpg:grpSpPr>
                        <wps:wsp>
                          <wps:cNvPr id="1098" name="Rectangle 1098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BF37C34" w14:textId="77777777" w:rsidR="0088164B" w:rsidRDefault="0088164B" w:rsidP="00951EF7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99" name="Freeform: Shape 122"/>
                          <wps:cNvSpPr/>
                          <wps:spPr>
                            <a:xfrm>
                              <a:off x="-139232" y="212991"/>
                              <a:ext cx="6547104" cy="203490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1DB0B90D" w14:textId="77777777" w:rsidR="0088164B" w:rsidRDefault="0088164B" w:rsidP="000355D6">
                                <w:pPr>
                                  <w:spacing w:line="36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1FB7F50B" w14:textId="3D844837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6"/>
                                  </w:numPr>
                                  <w:tabs>
                                    <w:tab w:val="left" w:pos="426"/>
                                  </w:tabs>
                                  <w:spacing w:line="360" w:lineRule="auto"/>
                                  <w:ind w:left="284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</w:pPr>
                                <w:r w:rsidRPr="000355D6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60052E78" w14:textId="54A29B9D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7"/>
                                  </w:numPr>
                                  <w:spacing w:before="120" w:line="360" w:lineRule="auto"/>
                                  <w:ind w:left="709"/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Để Xác định 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  <w:lang w:val="vi-VN"/>
                                  </w:rPr>
                                  <w:t>số hạng tổng quát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 của dãy số, ta có thể lựa chọn một trong các cách sau:</w:t>
                                </w:r>
                              </w:p>
                              <w:p w14:paraId="41D49459" w14:textId="77777777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8"/>
                                  </w:numPr>
                                  <w:tabs>
                                    <w:tab w:val="left" w:pos="284"/>
                                  </w:tabs>
                                  <w:spacing w:before="40" w:line="360" w:lineRule="auto"/>
                                  <w:ind w:left="567"/>
                                  <w:jc w:val="both"/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FF"/>
                                    <w:spacing w:val="-6"/>
                                    <w:szCs w:val="24"/>
                                  </w:rPr>
                                  <w:t>Cách 1: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  <w:t xml:space="preserve"> Sử dụng các biến đổi để xác định công thức của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  <w:lang w:val="vi-VN"/>
                                  </w:rPr>
                                  <w:t xml:space="preserve"> </w:t>
                                </w:r>
                                <w:r w:rsidRPr="00C204A4">
                                  <w:rPr>
                                    <w:position w:val="-10"/>
                                  </w:rPr>
                                  <w:object w:dxaOrig="260" w:dyaOrig="320" w14:anchorId="51F1E964">
                                    <v:shape id="_x0000_i1578" type="#_x0000_t75" style="width:13.5pt;height:15.75pt" o:ole="">
                                      <v:imagedata r:id="rId914" o:title=""/>
                                    </v:shape>
                                    <o:OLEObject Type="Embed" ProgID="Equation.DSMT4" ShapeID="_x0000_i1578" DrawAspect="Content" ObjectID="_1688591136" r:id="rId915"/>
                                  </w:objec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  <w:t xml:space="preserve"> .</w:t>
                                </w:r>
                              </w:p>
                              <w:p w14:paraId="134C039C" w14:textId="77777777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0"/>
                                    <w:numId w:val="18"/>
                                  </w:numPr>
                                  <w:tabs>
                                    <w:tab w:val="left" w:pos="284"/>
                                  </w:tabs>
                                  <w:spacing w:before="40" w:line="360" w:lineRule="auto"/>
                                  <w:ind w:left="567"/>
                                  <w:jc w:val="both"/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b/>
                                    <w:color w:val="0000FF"/>
                                    <w:spacing w:val="-6"/>
                                    <w:szCs w:val="24"/>
                                  </w:rPr>
                                  <w:t>Cách 2: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pacing w:val="-6"/>
                                    <w:szCs w:val="24"/>
                                  </w:rPr>
                                  <w:t xml:space="preserve"> Sử dụng phương pháp quy nạp bằng việc thực hiện theo các bước:</w:t>
                                </w:r>
                              </w:p>
                              <w:p w14:paraId="66333303" w14:textId="685CBB83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1"/>
                                    <w:numId w:val="19"/>
                                  </w:numPr>
                                  <w:tabs>
                                    <w:tab w:val="left" w:pos="709"/>
                                    <w:tab w:val="left" w:pos="1134"/>
                                  </w:tabs>
                                  <w:spacing w:before="40" w:line="360" w:lineRule="auto"/>
                                  <w:ind w:left="709"/>
                                  <w:jc w:val="both"/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1: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color w:val="FF0000"/>
                                    <w:szCs w:val="24"/>
                                  </w:rPr>
                                  <w:t xml:space="preserve"> 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>Viết một vài số hạng đầu của dãy, từ đó dự đoán công thức của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  <w:lang w:val="vi-VN"/>
                                  </w:rPr>
                                  <w:t xml:space="preserve"> </w:t>
                                </w:r>
                                <w:r w:rsidRPr="00C204A4">
                                  <w:rPr>
                                    <w:position w:val="-10"/>
                                  </w:rPr>
                                  <w:object w:dxaOrig="260" w:dyaOrig="320" w14:anchorId="48938FEC">
                                    <v:shape id="_x0000_i1579" type="#_x0000_t75" style="width:13.5pt;height:15.75pt" o:ole="">
                                      <v:imagedata r:id="rId916" o:title=""/>
                                    </v:shape>
                                    <o:OLEObject Type="Embed" ProgID="Equation.DSMT4" ShapeID="_x0000_i1579" DrawAspect="Content" ObjectID="_1688591137" r:id="rId917"/>
                                  </w:objec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 xml:space="preserve"> .</w:t>
                                </w:r>
                              </w:p>
                              <w:p w14:paraId="5538F4E5" w14:textId="640765BA" w:rsidR="0088164B" w:rsidRPr="000355D6" w:rsidRDefault="0088164B" w:rsidP="00AC5304">
                                <w:pPr>
                                  <w:pStyle w:val="ListParagraph"/>
                                  <w:numPr>
                                    <w:ilvl w:val="1"/>
                                    <w:numId w:val="19"/>
                                  </w:numPr>
                                  <w:tabs>
                                    <w:tab w:val="left" w:pos="720"/>
                                    <w:tab w:val="left" w:pos="1665"/>
                                  </w:tabs>
                                  <w:spacing w:before="120" w:line="360" w:lineRule="auto"/>
                                  <w:ind w:left="709"/>
                                  <w:rPr>
                                    <w:rFonts w:ascii="Chu Van An" w:hAnsi="Chu Van An" w:cs="Chu Van An"/>
                                    <w:b/>
                                    <w:color w:val="FF0000"/>
                                    <w:szCs w:val="24"/>
                                  </w:rPr>
                                </w:pP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i/>
                                    <w:iCs/>
                                    <w:color w:val="0000CC"/>
                                    <w:szCs w:val="24"/>
                                  </w:rPr>
                                  <w:t>Bước 2: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color w:val="FF0000"/>
                                    <w:szCs w:val="24"/>
                                  </w:rPr>
                                  <w:t xml:space="preserve"> </w:t>
                                </w:r>
                                <w:r w:rsidRPr="000355D6">
                                  <w:rPr>
                                    <w:rFonts w:ascii="Chu Van An" w:eastAsia="Times New Roman" w:hAnsi="Chu Van An" w:cs="Chu Van An"/>
                                    <w:szCs w:val="24"/>
                                  </w:rPr>
                                  <w:t>Chứng minh công thức dự đoán bằng phương pháp quy nạp.</w:t>
                                </w:r>
                                <w:r w:rsidRPr="000355D6">
                                  <w:rPr>
                                    <w:rFonts w:ascii="Chu Van An" w:hAnsi="Chu Van An" w:cs="Chu Van An"/>
                                    <w:b/>
                                    <w:color w:val="FF0000"/>
                                    <w:szCs w:val="24"/>
                                  </w:rPr>
                                  <w:tab/>
                                </w:r>
                              </w:p>
                              <w:p w14:paraId="1E367356" w14:textId="2ECEE347" w:rsidR="0088164B" w:rsidRDefault="0088164B" w:rsidP="00951EF7">
                                <w:pPr>
                                  <w:tabs>
                                    <w:tab w:val="left" w:pos="360"/>
                                    <w:tab w:val="left" w:pos="1980"/>
                                    <w:tab w:val="left" w:pos="3960"/>
                                    <w:tab w:val="left" w:pos="5940"/>
                                  </w:tabs>
                                  <w:spacing w:before="120"/>
                                  <w:ind w:left="720" w:hanging="720"/>
                                  <w:jc w:val="both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 </w:t>
                                </w:r>
                              </w:p>
                              <w:p w14:paraId="29F37E2A" w14:textId="77777777" w:rsidR="0088164B" w:rsidRDefault="0088164B" w:rsidP="00951EF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7D3BD584" w14:textId="77777777" w:rsidR="0088164B" w:rsidRDefault="0088164B" w:rsidP="00951EF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100" name="Group 1100"/>
                          <wpg:cNvGrpSpPr/>
                          <wpg:grpSpPr>
                            <a:xfrm>
                              <a:off x="150812" y="0"/>
                              <a:ext cx="5167724" cy="571533"/>
                              <a:chOff x="150812" y="0"/>
                              <a:chExt cx="5168032" cy="571533"/>
                            </a:xfrm>
                          </wpg:grpSpPr>
                          <wpg:grpSp>
                            <wpg:cNvPr id="1101" name="Group 1101"/>
                            <wpg:cNvGrpSpPr/>
                            <wpg:grpSpPr>
                              <a:xfrm>
                                <a:off x="150812" y="0"/>
                                <a:ext cx="5168032" cy="485775"/>
                                <a:chOff x="150812" y="0"/>
                                <a:chExt cx="5168032" cy="485775"/>
                              </a:xfrm>
                            </wpg:grpSpPr>
                            <wpg:grpSp>
                              <wpg:cNvPr id="1102" name="Group 1102"/>
                              <wpg:cNvGrpSpPr/>
                              <wpg:grpSpPr>
                                <a:xfrm>
                                  <a:off x="184100" y="0"/>
                                  <a:ext cx="5134744" cy="485775"/>
                                  <a:chOff x="184100" y="0"/>
                                  <a:chExt cx="5134744" cy="485775"/>
                                </a:xfrm>
                              </wpg:grpSpPr>
                              <wps:wsp>
                                <wps:cNvPr id="1103" name="Rectangle: Single Corner Snipped 169"/>
                                <wps:cNvSpPr/>
                                <wps:spPr>
                                  <a:xfrm>
                                    <a:off x="184100" y="38081"/>
                                    <a:ext cx="505718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BE17824" w14:textId="77777777" w:rsidR="0088164B" w:rsidRDefault="0088164B" w:rsidP="00951EF7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104" name="Group 1104"/>
                                <wpg:cNvGrpSpPr/>
                                <wpg:grpSpPr>
                                  <a:xfrm>
                                    <a:off x="1502180" y="0"/>
                                    <a:ext cx="3816664" cy="485775"/>
                                    <a:chOff x="1502180" y="0"/>
                                    <a:chExt cx="3816664" cy="485775"/>
                                  </a:xfrm>
                                </wpg:grpSpPr>
                                <wpg:grpSp>
                                  <wpg:cNvPr id="1105" name="Group 1105"/>
                                  <wpg:cNvGrpSpPr/>
                                  <wpg:grpSpPr>
                                    <a:xfrm>
                                      <a:off x="1611714" y="104387"/>
                                      <a:ext cx="3707130" cy="369570"/>
                                      <a:chOff x="1611714" y="104387"/>
                                      <a:chExt cx="3707130" cy="369570"/>
                                    </a:xfrm>
                                  </wpg:grpSpPr>
                                  <wps:wsp>
                                    <wps:cNvPr id="1106" name="Arrow: Chevron 175"/>
                                    <wps:cNvSpPr/>
                                    <wps:spPr>
                                      <a:xfrm>
                                        <a:off x="1760914" y="105089"/>
                                        <a:ext cx="3557930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913B67E" w14:textId="3CAA8090" w:rsidR="0088164B" w:rsidRPr="00951EF7" w:rsidRDefault="0088164B" w:rsidP="00951EF7">
                                          <w:pPr>
                                            <w:spacing w:line="255" w:lineRule="auto"/>
                                            <w:textDirection w:val="btLr"/>
                                            <w:rPr>
                                              <w:b/>
                                              <w:i/>
                                              <w:color w:val="0033CC"/>
                                            </w:rPr>
                                          </w:pPr>
                                          <w:r w:rsidRPr="00951EF7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Xác định </w:t>
                                          </w:r>
                                          <w:r w:rsidRPr="00951EF7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  <w:lang w:val="vi-VN"/>
                                            </w:rPr>
                                            <w:t>số hạng tổng quát</w:t>
                                          </w:r>
                                          <w:r w:rsidRPr="00951EF7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 của dãy số</w:t>
                                          </w:r>
                                          <w:r w:rsidR="002C5142"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i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(*)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107" name="Group 110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8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EE42025" w14:textId="77777777" w:rsidR="0088164B" w:rsidRDefault="0088164B" w:rsidP="00951EF7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09" name="Rectangle 1109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7D4F496" w14:textId="77777777" w:rsidR="0088164B" w:rsidRDefault="0088164B" w:rsidP="00951EF7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10" name="Group 1110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11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23CC9D6" w14:textId="77777777" w:rsidR="0088164B" w:rsidRDefault="0088164B" w:rsidP="00951EF7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12" name="Flowchart: Terminator 1112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040A5A" w14:textId="77777777" w:rsidR="0088164B" w:rsidRDefault="0088164B" w:rsidP="00951EF7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13" name="Flowchart: Direct Access Storage 1113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AC5B6D0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14" name="Group 1114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1115" name="Flowchart: Preparation 1115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F6573A0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16" name="Rectangle 1116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440ED9F8" w14:textId="29C2FFE3" w:rsidR="0088164B" w:rsidRDefault="0088164B" w:rsidP="00951EF7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④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C44212" id="Group 1093" o:spid="_x0000_s1165" style="width:517.3pt;height:177pt;mso-position-horizontal-relative:char;mso-position-vertical-relative:line" coordorigin="19332,29846" coordsize="66863,22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">
                <v:group id="Group 1094" o:spid="_x0000_s1166" style="position:absolute;left:19332;top:29846;width:66863;height:22479" coordorigin="-1392" coordsize="66863,22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/rn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aPEGv9+EE+TqBwAA//8DAFBLAQItABQABgAIAAAAIQDb4fbL7gAAAIUBAAATAAAAAAAAAAAA&#10;AAAAAAAAAABbQ29udGVudF9UeXBlc10ueG1sUEsBAi0AFAAGAAgAAAAhAFr0LFu/AAAAFQEAAAsA&#10;AAAAAAAAAAAAAAAAHwEAAF9yZWxzLy5yZWxzUEsBAi0AFAAGAAgAAAAhAPir+ufEAAAA3QAAAA8A&#10;AAAAAAAAAAAAAAAABwIAAGRycy9kb3ducmV2LnhtbFBLBQYAAAAAAwADALcAAAD4AgAAAAA=&#10;">
                  <v:rect id="Rectangle 1098" o:spid="_x0000_s1167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" filled="f" stroked="f">
                    <v:textbox inset="2.53958mm,2.53958mm,2.53958mm,2.53958mm">
                      <w:txbxContent>
                        <w:p w14:paraId="5BF37C34" w14:textId="77777777" w:rsidR="0088164B" w:rsidRDefault="0088164B" w:rsidP="00951EF7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68" style="position:absolute;left:-1392;top:2129;width:65470;height:2035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1DB0B90D" w14:textId="77777777" w:rsidR="0088164B" w:rsidRDefault="0088164B" w:rsidP="000355D6">
                          <w:pPr>
                            <w:spacing w:line="36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1FB7F50B" w14:textId="3D844837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6"/>
                            </w:numPr>
                            <w:tabs>
                              <w:tab w:val="left" w:pos="426"/>
                            </w:tabs>
                            <w:spacing w:line="360" w:lineRule="auto"/>
                            <w:ind w:left="284"/>
                            <w:textDirection w:val="btLr"/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</w:pPr>
                          <w:r w:rsidRPr="000355D6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60052E78" w14:textId="54A29B9D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7"/>
                            </w:numPr>
                            <w:spacing w:before="120" w:line="360" w:lineRule="auto"/>
                            <w:ind w:left="709"/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Để Xác định 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  <w:lang w:val="vi-VN"/>
                            </w:rPr>
                            <w:t>số hạng tổng quát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 của dãy số, ta có thể lựa chọn một trong các cách sau:</w:t>
                          </w:r>
                        </w:p>
                        <w:p w14:paraId="41D49459" w14:textId="77777777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8"/>
                            </w:numPr>
                            <w:tabs>
                              <w:tab w:val="left" w:pos="284"/>
                            </w:tabs>
                            <w:spacing w:before="40" w:line="360" w:lineRule="auto"/>
                            <w:ind w:left="567"/>
                            <w:jc w:val="both"/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b/>
                              <w:color w:val="0000FF"/>
                              <w:spacing w:val="-6"/>
                              <w:szCs w:val="24"/>
                            </w:rPr>
                            <w:t>Cách 1: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  <w:t xml:space="preserve"> Sử dụng các biến đổi để xác định công thức của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  <w:lang w:val="vi-VN"/>
                            </w:rPr>
                            <w:t xml:space="preserve"> </w:t>
                          </w:r>
                          <w:r w:rsidRPr="00C204A4">
                            <w:rPr>
                              <w:position w:val="-10"/>
                            </w:rPr>
                            <w:object w:dxaOrig="260" w:dyaOrig="320" w14:anchorId="51F1E964">
                              <v:shape id="_x0000_i1578" type="#_x0000_t75" style="width:13.5pt;height:15.75pt" o:ole="">
                                <v:imagedata r:id="rId914" o:title=""/>
                              </v:shape>
                              <o:OLEObject Type="Embed" ProgID="Equation.DSMT4" ShapeID="_x0000_i1578" DrawAspect="Content" ObjectID="_1688591136" r:id="rId918"/>
                            </w:objec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  <w:t xml:space="preserve"> .</w:t>
                          </w:r>
                        </w:p>
                        <w:p w14:paraId="134C039C" w14:textId="77777777" w:rsidR="0088164B" w:rsidRPr="000355D6" w:rsidRDefault="0088164B" w:rsidP="00AC5304">
                          <w:pPr>
                            <w:pStyle w:val="ListParagraph"/>
                            <w:numPr>
                              <w:ilvl w:val="0"/>
                              <w:numId w:val="18"/>
                            </w:numPr>
                            <w:tabs>
                              <w:tab w:val="left" w:pos="284"/>
                            </w:tabs>
                            <w:spacing w:before="40" w:line="360" w:lineRule="auto"/>
                            <w:ind w:left="567"/>
                            <w:jc w:val="both"/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b/>
                              <w:color w:val="0000FF"/>
                              <w:spacing w:val="-6"/>
                              <w:szCs w:val="24"/>
                            </w:rPr>
                            <w:t>Cách 2: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pacing w:val="-6"/>
                              <w:szCs w:val="24"/>
                            </w:rPr>
                            <w:t xml:space="preserve"> Sử dụng phương pháp quy nạp bằng việc thực hiện theo các bước:</w:t>
                          </w:r>
                        </w:p>
                        <w:p w14:paraId="66333303" w14:textId="685CBB83" w:rsidR="0088164B" w:rsidRPr="000355D6" w:rsidRDefault="0088164B" w:rsidP="00AC5304">
                          <w:pPr>
                            <w:pStyle w:val="ListParagraph"/>
                            <w:numPr>
                              <w:ilvl w:val="1"/>
                              <w:numId w:val="19"/>
                            </w:numPr>
                            <w:tabs>
                              <w:tab w:val="left" w:pos="709"/>
                              <w:tab w:val="left" w:pos="1134"/>
                            </w:tabs>
                            <w:spacing w:before="40" w:line="360" w:lineRule="auto"/>
                            <w:ind w:left="709"/>
                            <w:jc w:val="both"/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1: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color w:val="FF0000"/>
                              <w:szCs w:val="24"/>
                            </w:rPr>
                            <w:t xml:space="preserve"> 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>Viết một vài số hạng đầu của dãy, từ đó dự đoán công thức của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  <w:lang w:val="vi-VN"/>
                            </w:rPr>
                            <w:t xml:space="preserve"> </w:t>
                          </w:r>
                          <w:r w:rsidRPr="00C204A4">
                            <w:rPr>
                              <w:position w:val="-10"/>
                            </w:rPr>
                            <w:object w:dxaOrig="260" w:dyaOrig="320" w14:anchorId="48938FEC">
                              <v:shape id="_x0000_i1579" type="#_x0000_t75" style="width:13.5pt;height:15.75pt" o:ole="">
                                <v:imagedata r:id="rId916" o:title=""/>
                              </v:shape>
                              <o:OLEObject Type="Embed" ProgID="Equation.DSMT4" ShapeID="_x0000_i1579" DrawAspect="Content" ObjectID="_1688591137" r:id="rId919"/>
                            </w:objec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 xml:space="preserve"> .</w:t>
                          </w:r>
                        </w:p>
                        <w:p w14:paraId="5538F4E5" w14:textId="640765BA" w:rsidR="0088164B" w:rsidRPr="000355D6" w:rsidRDefault="0088164B" w:rsidP="00AC5304">
                          <w:pPr>
                            <w:pStyle w:val="ListParagraph"/>
                            <w:numPr>
                              <w:ilvl w:val="1"/>
                              <w:numId w:val="19"/>
                            </w:numPr>
                            <w:tabs>
                              <w:tab w:val="left" w:pos="720"/>
                              <w:tab w:val="left" w:pos="1665"/>
                            </w:tabs>
                            <w:spacing w:before="120" w:line="360" w:lineRule="auto"/>
                            <w:ind w:left="709"/>
                            <w:rPr>
                              <w:rFonts w:ascii="Chu Van An" w:hAnsi="Chu Van An" w:cs="Chu Van An"/>
                              <w:b/>
                              <w:color w:val="FF0000"/>
                              <w:szCs w:val="24"/>
                            </w:rPr>
                          </w:pPr>
                          <w:r w:rsidRPr="000355D6">
                            <w:rPr>
                              <w:rFonts w:ascii="Chu Van An" w:eastAsia="Times New Roman" w:hAnsi="Chu Van An" w:cs="Chu Van An"/>
                              <w:i/>
                              <w:iCs/>
                              <w:color w:val="0000CC"/>
                              <w:szCs w:val="24"/>
                            </w:rPr>
                            <w:t>Bước 2: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color w:val="FF0000"/>
                              <w:szCs w:val="24"/>
                            </w:rPr>
                            <w:t xml:space="preserve"> </w:t>
                          </w:r>
                          <w:r w:rsidRPr="000355D6">
                            <w:rPr>
                              <w:rFonts w:ascii="Chu Van An" w:eastAsia="Times New Roman" w:hAnsi="Chu Van An" w:cs="Chu Van An"/>
                              <w:szCs w:val="24"/>
                            </w:rPr>
                            <w:t>Chứng minh công thức dự đoán bằng phương pháp quy nạp.</w:t>
                          </w:r>
                          <w:r w:rsidRPr="000355D6">
                            <w:rPr>
                              <w:rFonts w:ascii="Chu Van An" w:hAnsi="Chu Van An" w:cs="Chu Van An"/>
                              <w:b/>
                              <w:color w:val="FF0000"/>
                              <w:szCs w:val="24"/>
                            </w:rPr>
                            <w:tab/>
                          </w:r>
                        </w:p>
                        <w:p w14:paraId="1E367356" w14:textId="2ECEE347" w:rsidR="0088164B" w:rsidRDefault="0088164B" w:rsidP="00951EF7">
                          <w:pPr>
                            <w:tabs>
                              <w:tab w:val="left" w:pos="360"/>
                              <w:tab w:val="left" w:pos="1980"/>
                              <w:tab w:val="left" w:pos="3960"/>
                              <w:tab w:val="left" w:pos="5940"/>
                            </w:tabs>
                            <w:spacing w:before="120"/>
                            <w:ind w:left="720" w:hanging="720"/>
                            <w:jc w:val="both"/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 </w:t>
                          </w:r>
                        </w:p>
                        <w:p w14:paraId="29F37E2A" w14:textId="77777777" w:rsidR="0088164B" w:rsidRDefault="0088164B" w:rsidP="00951EF7">
                          <w:pPr>
                            <w:spacing w:line="240" w:lineRule="auto"/>
                            <w:textDirection w:val="btLr"/>
                          </w:pPr>
                        </w:p>
                        <w:p w14:paraId="7D3BD584" w14:textId="77777777" w:rsidR="0088164B" w:rsidRDefault="0088164B" w:rsidP="00951EF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100" o:spid="_x0000_s1169" style="position:absolute;left:1508;width:51677;height:5715" coordorigin="1508" coordsize="5168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2b+xwAAAN0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00T45RsZQee/AAAA//8DAFBLAQItABQABgAIAAAAIQDb4fbL7gAAAIUBAAATAAAAAAAA&#10;AAAAAAAAAAAAAABbQ29udGVudF9UeXBlc10ueG1sUEsBAi0AFAAGAAgAAAAhAFr0LFu/AAAAFQEA&#10;AAsAAAAAAAAAAAAAAAAAHwEAAF9yZWxzLy5yZWxzUEsBAi0AFAAGAAgAAAAhABl7Zv7HAAAA3QAA&#10;AA8AAAAAAAAAAAAAAAAABwIAAGRycy9kb3ducmV2LnhtbFBLBQYAAAAAAwADALcAAAD7AgAAAAA=&#10;">
                    <v:group id="Group 1101" o:spid="_x0000_s1170" style="position:absolute;left:1508;width:51680;height:4857" coordorigin="1508" coordsize="5168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8NlwwAAAN0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erRMHrm3iCXD4BAAD//wMAUEsBAi0AFAAGAAgAAAAhANvh9svuAAAAhQEAABMAAAAAAAAAAAAA&#10;AAAAAAAAAFtDb250ZW50X1R5cGVzXS54bWxQSwECLQAUAAYACAAAACEAWvQsW78AAAAVAQAACwAA&#10;AAAAAAAAAAAAAAAfAQAAX3JlbHMvLnJlbHNQSwECLQAUAAYACAAAACEAdjfDZcMAAADdAAAADwAA&#10;AAAAAAAAAAAAAAAHAgAAZHJzL2Rvd25yZXYueG1sUEsFBgAAAAADAAMAtwAAAPcCAAAAAA==&#10;">
                      <v:group id="Group 1102" o:spid="_x0000_s1171" style="position:absolute;left:1841;width:51347;height:4857" coordorigin="1841" coordsize="5134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V0SxAAAAN0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jlbw+004Qe5+AAAA//8DAFBLAQItABQABgAIAAAAIQDb4fbL7gAAAIUBAAATAAAAAAAAAAAA&#10;AAAAAAAAAABbQ29udGVudF9UeXBlc10ueG1sUEsBAi0AFAAGAAgAAAAhAFr0LFu/AAAAFQEAAAsA&#10;AAAAAAAAAAAAAAAAHwEAAF9yZWxzLy5yZWxzUEsBAi0AFAAGAAgAAAAhAIblXRLEAAAA3QAAAA8A&#10;AAAAAAAAAAAAAAAABwIAAGRycy9kb3ducmV2LnhtbFBLBQYAAAAAAwADALcAAAD4AgAAAAA=&#10;">
                        <v:shape id="Rectangle: Single Corner Snipped 169" o:spid="_x0000_s1172" style="position:absolute;left:1841;top:380;width:50571;height:4476;visibility:visible;mso-wrap-style:square;v-text-anchor:middle" coordsize="505718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" adj="-11796480,,5400" path="m,l4833411,r223777,223777l5057188,447554,,447554,,xe" fillcolor="#fffff7" stroked="f">
                          <v:stroke joinstyle="miter"/>
                          <v:formulas/>
                          <v:path arrowok="t" o:connecttype="custom" o:connectlocs="0,0;4833411,0;5057188,223777;5057188,447554;0,447554;0,0" o:connectangles="0,0,0,0,0,0" textboxrect="0,0,5057188,447554"/>
                          <v:textbox inset="2.53958mm,2.53958mm,2.53958mm,2.53958mm">
                            <w:txbxContent>
                              <w:p w14:paraId="3BE17824" w14:textId="77777777" w:rsidR="0088164B" w:rsidRDefault="0088164B" w:rsidP="00951EF7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104" o:spid="_x0000_s1173" style="position:absolute;left:15021;width:38167;height:4857" coordorigin="15021" coordsize="381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GD9xAAAAN0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SfwMv9+EE+TmBwAA//8DAFBLAQItABQABgAIAAAAIQDb4fbL7gAAAIUBAAATAAAAAAAAAAAA&#10;AAAAAAAAAABbQ29udGVudF9UeXBlc10ueG1sUEsBAi0AFAAGAAgAAAAhAFr0LFu/AAAAFQEAAAsA&#10;AAAAAAAAAAAAAAAAHwEAAF9yZWxzLy5yZWxzUEsBAi0AFAAGAAgAAAAhAGZAYP3EAAAA3QAAAA8A&#10;AAAAAAAAAAAAAAAABwIAAGRycy9kb3ducmV2LnhtbFBLBQYAAAAAAwADALcAAAD4AgAAAAA=&#10;">
                          <v:group id="Group 1105" o:spid="_x0000_s1174" style="position:absolute;left:16117;top:1043;width:37071;height:3696" coordorigin="16117,1043" coordsize="370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">
                            <v:shape id="Arrow: Chevron 175" o:spid="_x0000_s1175" type="#_x0000_t55" style="position:absolute;left:17609;top:1050;width:35579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" adj="21207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913B67E" w14:textId="3CAA8090" w:rsidR="0088164B" w:rsidRPr="00951EF7" w:rsidRDefault="0088164B" w:rsidP="00951EF7">
                                    <w:pPr>
                                      <w:spacing w:line="255" w:lineRule="auto"/>
                                      <w:textDirection w:val="btLr"/>
                                      <w:rPr>
                                        <w:b/>
                                        <w:i/>
                                        <w:color w:val="0033CC"/>
                                      </w:rPr>
                                    </w:pPr>
                                    <w:r w:rsidRPr="00951EF7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Xác định </w:t>
                                    </w:r>
                                    <w:r w:rsidRPr="00951EF7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  <w:lang w:val="vi-VN"/>
                                      </w:rPr>
                                      <w:t>số hạng tổng quát</w:t>
                                    </w:r>
                                    <w:r w:rsidRPr="00951EF7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của dãy số</w:t>
                                    </w:r>
                                    <w:r w:rsidR="002C5142">
                                      <w:rPr>
                                        <w:rFonts w:ascii="Chu Van An" w:eastAsia="Times New Roman" w:hAnsi="Chu Van An" w:cs="Chu Van An"/>
                                        <w:b/>
                                        <w:i/>
                                        <w:color w:val="0033CC"/>
                                        <w:sz w:val="24"/>
                                        <w:szCs w:val="24"/>
                                      </w:rPr>
                                      <w:t>(*)</w:t>
                                    </w:r>
                                  </w:p>
                                </w:txbxContent>
                              </v:textbox>
                            </v:shape>
                            <v:group id="Group 1107" o:spid="_x0000_s117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v6KxAAAAN0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SfwKv9+EE+TmBwAA//8DAFBLAQItABQABgAIAAAAIQDb4fbL7gAAAIUBAAATAAAAAAAAAAAA&#10;AAAAAAAAAABbQ29udGVudF9UeXBlc10ueG1sUEsBAi0AFAAGAAgAAAAhAFr0LFu/AAAAFQEAAAsA&#10;AAAAAAAAAAAAAAAAHwEAAF9yZWxzLy5yZWxzUEsBAi0AFAAGAAgAAAAhAJaS/orEAAAA3QAAAA8A&#10;AAAAAAAAAAAAAAAABwIAAGRycy9kb3ducmV2LnhtbFBLBQYAAAAAAwADALcAAAD4AgAAAAA=&#10;">
                              <v:shape id="Freeform: Shape 179" o:spid="_x0000_s1177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3EE42025" w14:textId="77777777" w:rsidR="0088164B" w:rsidRDefault="0088164B" w:rsidP="00951EF7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09" o:spid="_x0000_s1178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57D4F496" w14:textId="77777777" w:rsidR="0088164B" w:rsidRDefault="0088164B" w:rsidP="00951EF7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10" o:spid="_x0000_s117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">
                            <v:shape id="Freeform: Shape 184" o:spid="_x0000_s1180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723CC9D6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12" o:spid="_x0000_s118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35040A5A" w14:textId="77777777" w:rsidR="0088164B" w:rsidRDefault="0088164B" w:rsidP="00951EF7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13" o:spid="_x0000_s118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6AC5B6D0" w14:textId="77777777" w:rsidR="0088164B" w:rsidRDefault="0088164B" w:rsidP="00951EF7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14" o:spid="_x0000_s1183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">
                      <v:shape id="Flowchart: Preparation 1115" o:spid="_x0000_s118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F6573A0" w14:textId="77777777" w:rsidR="0088164B" w:rsidRDefault="0088164B" w:rsidP="00951EF7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16" o:spid="_x0000_s1185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440ED9F8" w14:textId="29C2FFE3" w:rsidR="0088164B" w:rsidRDefault="0088164B" w:rsidP="00951EF7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④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71614C1" w14:textId="1A53FB3E" w:rsidR="00951EF7" w:rsidRPr="00955426" w:rsidRDefault="00951EF7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3771655" w14:textId="08895653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1.</w:t>
      </w:r>
      <w:r w:rsidR="00951EF7"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                                 </w:t>
      </w:r>
    </w:p>
    <w:p w14:paraId="2AA07E8A" w14:textId="77777777" w:rsidR="00951EF7" w:rsidRPr="00955426" w:rsidRDefault="00951EF7" w:rsidP="00955426">
      <w:pPr>
        <w:tabs>
          <w:tab w:val="left" w:pos="993"/>
        </w:tabs>
        <w:spacing w:before="120" w:line="240" w:lineRule="auto"/>
        <w:ind w:left="720" w:firstLine="212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Cho dãy số</w:t>
      </w:r>
      <w:r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3FD09B6C">
          <v:shape id="_x0000_i13849" type="#_x0000_t75" style="width:23.25pt;height:20.25pt" o:ole="">
            <v:imagedata r:id="rId920" o:title=""/>
          </v:shape>
          <o:OLEObject Type="Embed" ProgID="Equation.DSMT4" ShapeID="_x0000_i13849" DrawAspect="Content" ObjectID="_1688591027" r:id="rId92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, biết 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800" w:dyaOrig="360" w14:anchorId="40E755C0">
          <v:shape id="_x0000_i13850" type="#_x0000_t75" style="width:40.5pt;height:18.75pt" o:ole="">
            <v:imagedata r:id="rId922" o:title=""/>
          </v:shape>
          <o:OLEObject Type="Embed" ProgID="Equation.DSMT4" ShapeID="_x0000_i13850" DrawAspect="Content" ObjectID="_1688591028" r:id="rId923"/>
        </w:object>
      </w:r>
      <w:r w:rsidRPr="00955426">
        <w:rPr>
          <w:rFonts w:ascii="Chu Van An" w:eastAsia="Times New Roman" w:hAnsi="Chu Van An" w:cs="Chu Van An"/>
          <w:sz w:val="24"/>
          <w:szCs w:val="24"/>
          <w:vertAlign w:val="subscript"/>
        </w:rPr>
        <w:t xml:space="preserve"> 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1280" w:dyaOrig="360" w14:anchorId="05D18696">
          <v:shape id="_x0000_i13851" type="#_x0000_t75" style="width:63.75pt;height:18.75pt" o:ole="">
            <v:imagedata r:id="rId924" o:title=""/>
          </v:shape>
          <o:OLEObject Type="Embed" ProgID="Equation.DSMT4" ShapeID="_x0000_i13851" DrawAspect="Content" ObjectID="_1688591029" r:id="rId925"/>
        </w:object>
      </w:r>
      <w:r w:rsidRPr="00955426">
        <w:rPr>
          <w:rFonts w:ascii="Chu Van An" w:eastAsia="Times New Roman" w:hAnsi="Chu Van An" w:cs="Chu Van An"/>
          <w:sz w:val="24"/>
          <w:szCs w:val="24"/>
          <w:vertAlign w:val="subscript"/>
        </w:rPr>
        <w:t xml:space="preserve"> </w: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với</w:t>
      </w:r>
      <w:r w:rsidRPr="00955426">
        <w:rPr>
          <w:rFonts w:ascii="Chu Van An" w:eastAsiaTheme="minorHAnsi" w:hAnsi="Chu Van An" w:cs="Chu Van An"/>
          <w:position w:val="-6"/>
          <w:sz w:val="24"/>
          <w:szCs w:val="24"/>
        </w:rPr>
        <w:object w:dxaOrig="499" w:dyaOrig="279" w14:anchorId="5224E82E">
          <v:shape id="_x0000_i13852" type="#_x0000_t75" style="width:24pt;height:13.5pt" o:ole="">
            <v:imagedata r:id="rId926" o:title=""/>
          </v:shape>
          <o:OLEObject Type="Embed" ProgID="Equation.DSMT4" ShapeID="_x0000_i13852" DrawAspect="Content" ObjectID="_1688591030" r:id="rId92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6A234ECB" w14:textId="77777777" w:rsidR="00951EF7" w:rsidRPr="00955426" w:rsidRDefault="00951EF7" w:rsidP="00955426">
      <w:pPr>
        <w:numPr>
          <w:ilvl w:val="1"/>
          <w:numId w:val="1"/>
        </w:numPr>
        <w:spacing w:before="120" w:after="0" w:line="240" w:lineRule="auto"/>
        <w:ind w:left="1421" w:hanging="34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Viết năm số hạng đầu của dãy số.</w:t>
      </w:r>
    </w:p>
    <w:p w14:paraId="6792B9B4" w14:textId="77777777" w:rsidR="00951EF7" w:rsidRPr="00955426" w:rsidRDefault="00951EF7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                   b) Chứng minh bằng phương pháp quy nạp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1100" w:dyaOrig="360" w14:anchorId="6CEC15AF">
          <v:shape id="_x0000_i13853" type="#_x0000_t75" style="width:55.5pt;height:18.75pt" o:ole="">
            <v:imagedata r:id="rId928" o:title=""/>
          </v:shape>
          <o:OLEObject Type="Embed" ProgID="Equation.DSMT4" ShapeID="_x0000_i13853" DrawAspect="Content" ObjectID="_1688591031" r:id="rId92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6C6592C7" w14:textId="64D60A10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0FBCCFC3" w14:textId="77777777" w:rsidR="00951EF7" w:rsidRPr="00955426" w:rsidRDefault="00951EF7" w:rsidP="00955426">
      <w:pPr>
        <w:spacing w:before="120" w:after="0" w:line="240" w:lineRule="auto"/>
        <w:ind w:firstLine="56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a)Ta lần lượt có:</w:t>
      </w:r>
    </w:p>
    <w:p w14:paraId="597B1BDE" w14:textId="77777777" w:rsidR="00951EF7" w:rsidRPr="00955426" w:rsidRDefault="00951EF7" w:rsidP="00955426">
      <w:pPr>
        <w:spacing w:before="120" w:after="0" w:line="240" w:lineRule="auto"/>
        <w:ind w:firstLine="709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740" w:dyaOrig="360" w14:anchorId="7F91409C">
          <v:shape id="_x0000_i1448" type="#_x0000_t75" style="width:36pt;height:18.75pt" o:ole="">
            <v:imagedata r:id="rId930" o:title=""/>
          </v:shape>
          <o:OLEObject Type="Embed" ProgID="Equation.DSMT4" ShapeID="_x0000_i1448" DrawAspect="Content" ObjectID="_1688591032" r:id="rId93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639" w:dyaOrig="360" w14:anchorId="0268A9F2">
          <v:shape id="_x0000_i1449" type="#_x0000_t75" style="width:30.75pt;height:18.75pt" o:ole="">
            <v:imagedata r:id="rId932" o:title=""/>
          </v:shape>
          <o:OLEObject Type="Embed" ProgID="Equation.DSMT4" ShapeID="_x0000_i1449" DrawAspect="Content" ObjectID="_1688591033" r:id="rId93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620" w:dyaOrig="360" w14:anchorId="044C5367">
          <v:shape id="_x0000_i1450" type="#_x0000_t75" style="width:30pt;height:18.75pt" o:ole="">
            <v:imagedata r:id="rId934" o:title=""/>
          </v:shape>
          <o:OLEObject Type="Embed" ProgID="Equation.DSMT4" ShapeID="_x0000_i1450" DrawAspect="Content" ObjectID="_1688591034" r:id="rId93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639" w:dyaOrig="360" w14:anchorId="7F284985">
          <v:shape id="_x0000_i1451" type="#_x0000_t75" style="width:30.75pt;height:18.75pt" o:ole="">
            <v:imagedata r:id="rId936" o:title=""/>
          </v:shape>
          <o:OLEObject Type="Embed" ProgID="Equation.DSMT4" ShapeID="_x0000_i1451" DrawAspect="Content" ObjectID="_1688591035" r:id="rId93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720" w:dyaOrig="360" w14:anchorId="47995F81">
          <v:shape id="_x0000_i1452" type="#_x0000_t75" style="width:36pt;height:18.75pt" o:ole="">
            <v:imagedata r:id="rId938" o:title=""/>
          </v:shape>
          <o:OLEObject Type="Embed" ProgID="Equation.DSMT4" ShapeID="_x0000_i1452" DrawAspect="Content" ObjectID="_1688591036" r:id="rId93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62E8FE0B" w14:textId="77777777" w:rsidR="00951EF7" w:rsidRPr="00955426" w:rsidRDefault="00951EF7" w:rsidP="00955426">
      <w:pPr>
        <w:spacing w:before="120" w:after="0" w:line="240" w:lineRule="auto"/>
        <w:ind w:firstLine="56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b)Ta lần lượt thực hiện</w:t>
      </w:r>
      <w:r w:rsidRPr="00955426">
        <w:rPr>
          <w:rFonts w:ascii="Chu Van An" w:eastAsia="Times New Roman" w:hAnsi="Chu Van An" w:cs="Chu Van An"/>
          <w:spacing w:val="-4"/>
          <w:sz w:val="24"/>
          <w:szCs w:val="24"/>
        </w:rPr>
        <w:t>:</w:t>
      </w:r>
    </w:p>
    <w:p w14:paraId="1F66E981" w14:textId="77777777" w:rsidR="00951EF7" w:rsidRPr="00955426" w:rsidRDefault="00951EF7" w:rsidP="00955426">
      <w:pPr>
        <w:spacing w:before="120" w:after="0" w:line="240" w:lineRule="auto"/>
        <w:ind w:left="340" w:firstLine="22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Với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520" w:dyaOrig="279" w14:anchorId="61F1ADA8">
          <v:shape id="_x0000_i1453" type="#_x0000_t75" style="width:26.25pt;height:13.5pt" o:ole="">
            <v:imagedata r:id="rId940" o:title=""/>
          </v:shape>
          <o:OLEObject Type="Embed" ProgID="Equation.DSMT4" ShapeID="_x0000_i1453" DrawAspect="Content" ObjectID="_1688591037" r:id="rId94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ta thấy (*) do kết quả từ câu a).</w:t>
      </w:r>
    </w:p>
    <w:p w14:paraId="4A18B6DB" w14:textId="77777777" w:rsidR="00951EF7" w:rsidRPr="00955426" w:rsidRDefault="00951EF7" w:rsidP="00955426">
      <w:pPr>
        <w:spacing w:before="120" w:after="0" w:line="240" w:lineRule="auto"/>
        <w:ind w:left="340" w:firstLine="22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Giả sử (*) đúng với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560" w:dyaOrig="279" w14:anchorId="0F9FDF0D">
          <v:shape id="_x0000_i1454" type="#_x0000_t75" style="width:28.5pt;height:13.5pt" o:ole="">
            <v:imagedata r:id="rId942" o:title=""/>
          </v:shape>
          <o:OLEObject Type="Embed" ProgID="Equation.DSMT4" ShapeID="_x0000_i1454" DrawAspect="Content" ObjectID="_1688591038" r:id="rId94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tức là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100" w:dyaOrig="360" w14:anchorId="033CA11C">
          <v:shape id="_x0000_i1455" type="#_x0000_t75" style="width:55.5pt;height:18.75pt" o:ole="">
            <v:imagedata r:id="rId944" o:title=""/>
          </v:shape>
          <o:OLEObject Type="Embed" ProgID="Equation.DSMT4" ShapeID="_x0000_i1455" DrawAspect="Content" ObjectID="_1688591039" r:id="rId94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312BC3DB" w14:textId="77777777" w:rsidR="00951EF7" w:rsidRPr="00955426" w:rsidRDefault="00951EF7" w:rsidP="00955426">
      <w:pPr>
        <w:spacing w:before="120" w:after="0" w:line="240" w:lineRule="auto"/>
        <w:ind w:left="340" w:firstLine="227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Ta sẽ đi chứng minh (*) cũng đúng với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859" w:dyaOrig="279" w14:anchorId="47FD692B">
          <v:shape id="_x0000_i1456" type="#_x0000_t75" style="width:43.5pt;height:13.5pt" o:ole="">
            <v:imagedata r:id="rId946" o:title=""/>
          </v:shape>
          <o:OLEObject Type="Embed" ProgID="Equation.DSMT4" ShapeID="_x0000_i1456" DrawAspect="Content" ObjectID="_1688591040" r:id="rId94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thật vậy:</w:t>
      </w:r>
    </w:p>
    <w:p w14:paraId="7705694B" w14:textId="77777777" w:rsidR="00951EF7" w:rsidRPr="00955426" w:rsidRDefault="00951EF7" w:rsidP="00955426">
      <w:pPr>
        <w:spacing w:before="120" w:after="0" w:line="240" w:lineRule="auto"/>
        <w:ind w:firstLine="567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4"/>
          <w:sz w:val="24"/>
          <w:szCs w:val="24"/>
        </w:rPr>
        <w:object w:dxaOrig="3640" w:dyaOrig="400" w14:anchorId="5FB860BA">
          <v:shape id="_x0000_i1457" type="#_x0000_t75" style="width:182.25pt;height:20.25pt" o:ole="">
            <v:imagedata r:id="rId948" o:title=""/>
          </v:shape>
          <o:OLEObject Type="Embed" ProgID="Equation.DSMT4" ShapeID="_x0000_i1457" DrawAspect="Content" ObjectID="_1688591041" r:id="rId94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đpcm.</w:t>
      </w:r>
    </w:p>
    <w:p w14:paraId="25A5600D" w14:textId="77777777" w:rsidR="00951EF7" w:rsidRPr="00955426" w:rsidRDefault="00951EF7" w:rsidP="00955426">
      <w:pPr>
        <w:spacing w:before="120" w:after="0" w:line="240" w:lineRule="auto"/>
        <w:ind w:left="720" w:hanging="153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Từ các chứng minh trên suy ra (*) đúng với mọi số nguyên dương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200" w:dyaOrig="220" w14:anchorId="3F63A2B3">
          <v:shape id="_x0000_i1458" type="#_x0000_t75" style="width:9.75pt;height:11.25pt" o:ole="">
            <v:imagedata r:id="rId950" o:title=""/>
          </v:shape>
          <o:OLEObject Type="Embed" ProgID="Equation.DSMT4" ShapeID="_x0000_i1458" DrawAspect="Content" ObjectID="_1688591042" r:id="rId95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.</w:t>
      </w:r>
    </w:p>
    <w:p w14:paraId="0501A3F0" w14:textId="77777777" w:rsidR="00B53CB3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</w:p>
    <w:p w14:paraId="0CADFECF" w14:textId="7C18C1F8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2.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 </w:t>
      </w:r>
      <w:r w:rsidR="00951EF7"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="00951EF7" w:rsidRPr="00955426">
        <w:rPr>
          <w:rFonts w:ascii="Chu Van An" w:eastAsiaTheme="minorHAnsi" w:hAnsi="Chu Van An" w:cs="Chu Van An"/>
          <w:position w:val="-14"/>
          <w:sz w:val="24"/>
          <w:szCs w:val="24"/>
        </w:rPr>
        <w:object w:dxaOrig="480" w:dyaOrig="400" w14:anchorId="23DDD963">
          <v:shape id="_x0000_i1459" type="#_x0000_t75" style="width:23.25pt;height:20.25pt" o:ole="">
            <v:imagedata r:id="rId952" o:title=""/>
          </v:shape>
          <o:OLEObject Type="Embed" ProgID="Equation.DSMT4" ShapeID="_x0000_i1459" DrawAspect="Content" ObjectID="_1688591043" r:id="rId953"/>
        </w:object>
      </w:r>
      <w:r w:rsidR="00951EF7" w:rsidRPr="00955426">
        <w:rPr>
          <w:rFonts w:ascii="Chu Van An" w:hAnsi="Chu Van An" w:cs="Chu Van An"/>
          <w:sz w:val="24"/>
          <w:szCs w:val="24"/>
        </w:rPr>
        <w:t xml:space="preserve"> xác định bởi: </w:t>
      </w:r>
      <w:r w:rsidR="00951EF7" w:rsidRPr="00955426">
        <w:rPr>
          <w:rFonts w:ascii="Chu Van An" w:eastAsiaTheme="minorHAnsi" w:hAnsi="Chu Van An" w:cs="Chu Van An"/>
          <w:position w:val="-32"/>
          <w:sz w:val="24"/>
          <w:szCs w:val="24"/>
        </w:rPr>
        <w:object w:dxaOrig="2120" w:dyaOrig="760" w14:anchorId="10E96856">
          <v:shape id="_x0000_i1460" type="#_x0000_t75" style="width:105.75pt;height:36.75pt" o:ole="">
            <v:imagedata r:id="rId954" o:title=""/>
          </v:shape>
          <o:OLEObject Type="Embed" ProgID="Equation.DSMT4" ShapeID="_x0000_i1460" DrawAspect="Content" ObjectID="_1688591044" r:id="rId955"/>
        </w:object>
      </w:r>
      <w:r w:rsidR="00951EF7" w:rsidRPr="00955426">
        <w:rPr>
          <w:rFonts w:ascii="Chu Van An" w:hAnsi="Chu Van An" w:cs="Chu Van An"/>
          <w:sz w:val="24"/>
          <w:szCs w:val="24"/>
        </w:rPr>
        <w:t>.</w:t>
      </w:r>
    </w:p>
    <w:p w14:paraId="0A150F9D" w14:textId="77777777" w:rsidR="00951EF7" w:rsidRPr="00955426" w:rsidRDefault="00951EF7" w:rsidP="00955426">
      <w:pPr>
        <w:spacing w:before="120"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a) Tìm 5 số hạng đầu của dãy số đã cho.</w:t>
      </w:r>
    </w:p>
    <w:p w14:paraId="6504A74A" w14:textId="77777777" w:rsidR="00951EF7" w:rsidRPr="00955426" w:rsidRDefault="00951EF7" w:rsidP="00955426">
      <w:pPr>
        <w:tabs>
          <w:tab w:val="left" w:pos="992"/>
        </w:tabs>
        <w:spacing w:before="120" w:line="240" w:lineRule="auto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>b) Xác định công thức của số hạng tổng quát của dãy số.</w:t>
      </w:r>
    </w:p>
    <w:p w14:paraId="0A04B1B2" w14:textId="5D7BF2AE" w:rsidR="00951EF7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7121BDC5" w14:textId="77777777" w:rsidR="00951EF7" w:rsidRPr="00955426" w:rsidRDefault="00951EF7" w:rsidP="00955426">
      <w:pPr>
        <w:spacing w:after="0" w:line="240" w:lineRule="auto"/>
        <w:ind w:firstLine="851"/>
        <w:jc w:val="both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a) Ta lần lượt có:</w:t>
      </w:r>
    </w:p>
    <w:p w14:paraId="367A330A" w14:textId="77777777" w:rsidR="00951EF7" w:rsidRPr="00955426" w:rsidRDefault="00951EF7" w:rsidP="00955426">
      <w:pPr>
        <w:spacing w:before="120" w:after="0" w:line="240" w:lineRule="auto"/>
        <w:ind w:left="720" w:firstLine="720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760" w:dyaOrig="360" w14:anchorId="7DE13FB8">
          <v:shape id="_x0000_i1461" type="#_x0000_t75" style="width:36.75pt;height:18.75pt" o:ole="">
            <v:imagedata r:id="rId956" o:title=""/>
          </v:shape>
          <o:OLEObject Type="Embed" ProgID="Equation.DSMT4" ShapeID="_x0000_i1461" DrawAspect="Content" ObjectID="_1688591045" r:id="rId95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340" w:dyaOrig="360" w14:anchorId="455674C6">
          <v:shape id="_x0000_i1462" type="#_x0000_t75" style="width:67.5pt;height:18.75pt" o:ole="">
            <v:imagedata r:id="rId958" o:title=""/>
          </v:shape>
          <o:OLEObject Type="Embed" ProgID="Equation.DSMT4" ShapeID="_x0000_i1462" DrawAspect="Content" ObjectID="_1688591046" r:id="rId95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400" w:dyaOrig="360" w14:anchorId="20CA9E62">
          <v:shape id="_x0000_i1463" type="#_x0000_t75" style="width:70.5pt;height:18.75pt" o:ole="">
            <v:imagedata r:id="rId960" o:title=""/>
          </v:shape>
          <o:OLEObject Type="Embed" ProgID="Equation.DSMT4" ShapeID="_x0000_i1463" DrawAspect="Content" ObjectID="_1688591047" r:id="rId96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400" w:dyaOrig="360" w14:anchorId="182ACFE6">
          <v:shape id="_x0000_i1464" type="#_x0000_t75" style="width:70.5pt;height:18.75pt" o:ole="">
            <v:imagedata r:id="rId962" o:title=""/>
          </v:shape>
          <o:OLEObject Type="Embed" ProgID="Equation.DSMT4" ShapeID="_x0000_i1464" DrawAspect="Content" ObjectID="_1688591048" r:id="rId96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,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500" w:dyaOrig="360" w14:anchorId="3D766A2B">
          <v:shape id="_x0000_i1465" type="#_x0000_t75" style="width:75pt;height:18.75pt" o:ole="">
            <v:imagedata r:id="rId964" o:title=""/>
          </v:shape>
          <o:OLEObject Type="Embed" ProgID="Equation.DSMT4" ShapeID="_x0000_i1465" DrawAspect="Content" ObjectID="_1688591049" r:id="rId96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>.</w:t>
      </w:r>
    </w:p>
    <w:p w14:paraId="0904E5DF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b) Xác định công thức số hạng tổng quát</w:t>
      </w:r>
    </w:p>
    <w:p w14:paraId="1BF34A52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Từ giả thiết ta có: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2000" w:dyaOrig="360" w14:anchorId="02D3D5A2">
          <v:shape id="_x0000_i1466" type="#_x0000_t75" style="width:99.75pt;height:18.75pt" o:ole="">
            <v:imagedata r:id="rId966" o:title=""/>
          </v:shape>
          <o:OLEObject Type="Embed" ProgID="Equation.DSMT4" ShapeID="_x0000_i1466" DrawAspect="Content" ObjectID="_1688591050" r:id="rId967"/>
        </w:object>
      </w:r>
    </w:p>
    <w:p w14:paraId="5F76E901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Khi đó: </w:t>
      </w:r>
    </w:p>
    <w:p w14:paraId="6FD5B48F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13B74B72">
          <v:shape id="_x0000_i1467" type="#_x0000_t75" style="width:55.5pt;height:18.75pt" o:ole="">
            <v:imagedata r:id="rId968" o:title=""/>
          </v:shape>
          <o:OLEObject Type="Embed" ProgID="Equation.DSMT4" ShapeID="_x0000_i1467" DrawAspect="Content" ObjectID="_1688591051" r:id="rId969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(1)</w:t>
      </w:r>
    </w:p>
    <w:p w14:paraId="747CD30C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79D6129B">
          <v:shape id="_x0000_i1468" type="#_x0000_t75" style="width:55.5pt;height:18.75pt" o:ole="">
            <v:imagedata r:id="rId970" o:title=""/>
          </v:shape>
          <o:OLEObject Type="Embed" ProgID="Equation.DSMT4" ShapeID="_x0000_i1468" DrawAspect="Content" ObjectID="_1688591052" r:id="rId971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(2)</w:t>
      </w:r>
    </w:p>
    <w:p w14:paraId="73B9725C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080" w:dyaOrig="360" w14:anchorId="2494AC03">
          <v:shape id="_x0000_i1469" type="#_x0000_t75" style="width:55.5pt;height:18.75pt" o:ole="">
            <v:imagedata r:id="rId972" o:title=""/>
          </v:shape>
          <o:OLEObject Type="Embed" ProgID="Equation.DSMT4" ShapeID="_x0000_i1469" DrawAspect="Content" ObjectID="_1688591053" r:id="rId973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(3)</w:t>
      </w:r>
    </w:p>
    <w:p w14:paraId="2C652F21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….</w:t>
      </w:r>
    </w:p>
    <w:p w14:paraId="40CDDAA2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240" w:dyaOrig="360" w14:anchorId="7697B18C">
          <v:shape id="_x0000_i1470" type="#_x0000_t75" style="width:62.25pt;height:18.75pt" o:ole="">
            <v:imagedata r:id="rId974" o:title=""/>
          </v:shape>
          <o:OLEObject Type="Embed" ProgID="Equation.DSMT4" ShapeID="_x0000_i1470" DrawAspect="Content" ObjectID="_1688591054" r:id="rId97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 (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79" w14:anchorId="34834C7C">
          <v:shape id="_x0000_i1471" type="#_x0000_t75" style="width:23.25pt;height:14.25pt" o:ole="">
            <v:imagedata r:id="rId976" o:title=""/>
          </v:shape>
          <o:OLEObject Type="Embed" ProgID="Equation.DSMT4" ShapeID="_x0000_i1471" DrawAspect="Content" ObjectID="_1688591055" r:id="rId977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>)</w:t>
      </w:r>
    </w:p>
    <w:p w14:paraId="344943EE" w14:textId="77777777" w:rsidR="00951EF7" w:rsidRPr="00955426" w:rsidRDefault="00951EF7" w:rsidP="00955426">
      <w:pPr>
        <w:spacing w:before="120"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>Cộng theo vế của (1), (2), … , (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79" w14:anchorId="2C19F801">
          <v:shape id="_x0000_i1472" type="#_x0000_t75" style="width:23.25pt;height:14.25pt" o:ole="">
            <v:imagedata r:id="rId976" o:title=""/>
          </v:shape>
          <o:OLEObject Type="Embed" ProgID="Equation.DSMT4" ShapeID="_x0000_i1472" DrawAspect="Content" ObjectID="_1688591056" r:id="rId978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)  ta được: </w:t>
      </w:r>
      <w:r w:rsidRPr="00955426">
        <w:rPr>
          <w:rFonts w:ascii="Chu Van An" w:eastAsia="Times New Roman" w:hAnsi="Chu Van An" w:cs="Chu Van An"/>
          <w:position w:val="-14"/>
          <w:sz w:val="24"/>
          <w:szCs w:val="24"/>
        </w:rPr>
        <w:object w:dxaOrig="1700" w:dyaOrig="400" w14:anchorId="7B4C18B9">
          <v:shape id="_x0000_i1473" type="#_x0000_t75" style="width:84.75pt;height:19.5pt" o:ole="">
            <v:imagedata r:id="rId979" o:title=""/>
          </v:shape>
          <o:OLEObject Type="Embed" ProgID="Equation.DSMT4" ShapeID="_x0000_i1473" DrawAspect="Content" ObjectID="_1688591057" r:id="rId980"/>
        </w:objec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315D73A9">
          <v:shape id="_x0000_i1474" type="#_x0000_t75" style="width:15pt;height:12pt" o:ole="">
            <v:imagedata r:id="rId981" o:title=""/>
          </v:shape>
          <o:OLEObject Type="Embed" ProgID="Equation.DSMT4" ShapeID="_x0000_i1474" DrawAspect="Content" ObjectID="_1688591058" r:id="rId982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20" w:dyaOrig="360" w14:anchorId="692AD702">
          <v:shape id="_x0000_i1475" type="#_x0000_t75" style="width:56.25pt;height:18.75pt" o:ole="">
            <v:imagedata r:id="rId983" o:title=""/>
          </v:shape>
          <o:OLEObject Type="Embed" ProgID="Equation.DSMT4" ShapeID="_x0000_i1475" DrawAspect="Content" ObjectID="_1688591059" r:id="rId984"/>
        </w:object>
      </w:r>
    </w:p>
    <w:p w14:paraId="79BFDB72" w14:textId="77777777" w:rsidR="00951EF7" w:rsidRPr="00955426" w:rsidRDefault="00951EF7" w:rsidP="00955426">
      <w:pPr>
        <w:tabs>
          <w:tab w:val="left" w:pos="2268"/>
        </w:tabs>
        <w:spacing w:after="0" w:line="240" w:lineRule="auto"/>
        <w:ind w:left="720" w:firstLine="131"/>
        <w:rPr>
          <w:rFonts w:ascii="Chu Van An" w:eastAsia="Times New Roman" w:hAnsi="Chu Van An" w:cs="Chu Van An"/>
          <w:sz w:val="24"/>
          <w:szCs w:val="24"/>
        </w:rPr>
      </w:pPr>
      <w:r w:rsidRPr="00955426">
        <w:rPr>
          <w:rFonts w:ascii="Chu Van An" w:eastAsia="Times New Roman" w:hAnsi="Chu Van An" w:cs="Chu Van An"/>
          <w:sz w:val="24"/>
          <w:szCs w:val="24"/>
        </w:rPr>
        <w:t xml:space="preserve">Vậy </w:t>
      </w:r>
      <w:r w:rsidRPr="00955426">
        <w:rPr>
          <w:rFonts w:ascii="Chu Van An" w:eastAsia="Times New Roman" w:hAnsi="Chu Van An" w:cs="Chu Van An"/>
          <w:position w:val="-12"/>
          <w:sz w:val="24"/>
          <w:szCs w:val="24"/>
        </w:rPr>
        <w:object w:dxaOrig="1120" w:dyaOrig="360" w14:anchorId="2B8765E8">
          <v:shape id="_x0000_i1476" type="#_x0000_t75" style="width:56.25pt;height:18.75pt" o:ole="">
            <v:imagedata r:id="rId983" o:title=""/>
          </v:shape>
          <o:OLEObject Type="Embed" ProgID="Equation.DSMT4" ShapeID="_x0000_i1476" DrawAspect="Content" ObjectID="_1688591060" r:id="rId985"/>
        </w:object>
      </w:r>
      <w:r w:rsidRPr="00955426">
        <w:rPr>
          <w:rFonts w:ascii="Chu Van An" w:eastAsia="Times New Roman" w:hAnsi="Chu Van An" w:cs="Chu Van An"/>
          <w:sz w:val="24"/>
          <w:szCs w:val="24"/>
        </w:rPr>
        <w:t xml:space="preserve">, với mọi </w:t>
      </w:r>
      <w:r w:rsidRPr="00955426">
        <w:rPr>
          <w:rFonts w:ascii="Chu Van An" w:eastAsia="Times New Roman" w:hAnsi="Chu Van An" w:cs="Chu Van An"/>
          <w:position w:val="-6"/>
          <w:sz w:val="24"/>
          <w:szCs w:val="24"/>
        </w:rPr>
        <w:object w:dxaOrig="740" w:dyaOrig="279" w14:anchorId="045D4AA1">
          <v:shape id="_x0000_i1477" type="#_x0000_t75" style="width:36pt;height:14.25pt" o:ole="">
            <v:imagedata r:id="rId986" o:title=""/>
          </v:shape>
          <o:OLEObject Type="Embed" ProgID="Equation.DSMT4" ShapeID="_x0000_i1477" DrawAspect="Content" ObjectID="_1688591061" r:id="rId987"/>
        </w:object>
      </w:r>
    </w:p>
    <w:p w14:paraId="072E134C" w14:textId="5ECEC8EC" w:rsidR="00951EF7" w:rsidRPr="00955426" w:rsidRDefault="00B53CB3" w:rsidP="00955426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955426">
        <w:rPr>
          <w:rFonts w:ascii="Chu Van An" w:hAnsi="Chu Van An" w:cs="Chu Van An"/>
          <w:b/>
          <w:color w:val="0000CC"/>
          <w:sz w:val="24"/>
          <w:szCs w:val="24"/>
        </w:rPr>
        <w:t>Câu 3.</w:t>
      </w:r>
      <w:r w:rsidRPr="00955426">
        <w:rPr>
          <w:rFonts w:ascii="Chu Van An" w:hAnsi="Chu Van An" w:cs="Chu Van An"/>
          <w:b/>
          <w:color w:val="0000CC"/>
          <w:sz w:val="24"/>
          <w:szCs w:val="24"/>
          <w:lang w:val="vi-VN"/>
        </w:rPr>
        <w:t xml:space="preserve"> </w:t>
      </w:r>
      <w:r w:rsidR="00951EF7" w:rsidRPr="00955426">
        <w:rPr>
          <w:rFonts w:ascii="Chu Van An" w:hAnsi="Chu Van An" w:cs="Chu Van An"/>
          <w:sz w:val="24"/>
          <w:szCs w:val="24"/>
        </w:rPr>
        <w:t xml:space="preserve">Cho dãy số </w:t>
      </w:r>
      <w:r w:rsidR="00951EF7"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460" w:dyaOrig="360" w14:anchorId="211B2B17">
          <v:shape id="_x0000_i1478" type="#_x0000_t75" style="width:22.5pt;height:18.75pt" o:ole="">
            <v:imagedata r:id="rId988" o:title=""/>
          </v:shape>
          <o:OLEObject Type="Embed" ProgID="Equation.DSMT4" ShapeID="_x0000_i1478" DrawAspect="Content" ObjectID="_1688591062" r:id="rId989"/>
        </w:object>
      </w:r>
      <w:r w:rsidR="00951EF7" w:rsidRPr="00955426">
        <w:rPr>
          <w:rFonts w:ascii="Chu Van An" w:hAnsi="Chu Van An" w:cs="Chu Van An"/>
          <w:sz w:val="24"/>
          <w:szCs w:val="24"/>
        </w:rPr>
        <w:t>xác định bởi:</w:t>
      </w:r>
      <w:r w:rsidR="00951EF7" w:rsidRPr="00955426">
        <w:rPr>
          <w:rFonts w:ascii="Chu Van An" w:eastAsiaTheme="minorHAnsi" w:hAnsi="Chu Van An" w:cs="Chu Van An"/>
          <w:position w:val="-32"/>
          <w:sz w:val="24"/>
          <w:szCs w:val="24"/>
        </w:rPr>
        <w:object w:dxaOrig="2220" w:dyaOrig="760" w14:anchorId="2A50E042">
          <v:shape id="_x0000_i1479" type="#_x0000_t75" style="width:111pt;height:38.25pt" o:ole="">
            <v:imagedata r:id="rId990" o:title=""/>
          </v:shape>
          <o:OLEObject Type="Embed" ProgID="Equation.DSMT4" ShapeID="_x0000_i1479" DrawAspect="Content" ObjectID="_1688591063" r:id="rId991"/>
        </w:object>
      </w:r>
      <w:r w:rsidR="00951EF7" w:rsidRPr="00955426">
        <w:rPr>
          <w:rFonts w:ascii="Chu Van An" w:hAnsi="Chu Van An" w:cs="Chu Van An"/>
          <w:sz w:val="24"/>
          <w:szCs w:val="24"/>
        </w:rPr>
        <w:t>.</w:t>
      </w:r>
    </w:p>
    <w:p w14:paraId="0DA6FED6" w14:textId="77777777" w:rsidR="00951EF7" w:rsidRPr="00955426" w:rsidRDefault="00951EF7" w:rsidP="00955426">
      <w:pPr>
        <w:spacing w:before="120" w:line="240" w:lineRule="auto"/>
        <w:ind w:left="720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 xml:space="preserve">1. </w:t>
      </w:r>
      <w:r w:rsidRPr="00955426">
        <w:rPr>
          <w:rFonts w:ascii="Chu Van An" w:hAnsi="Chu Van An" w:cs="Chu Van An"/>
          <w:sz w:val="24"/>
          <w:szCs w:val="24"/>
        </w:rPr>
        <w:t>Viết năm số hạng đầu của dãy;</w:t>
      </w:r>
    </w:p>
    <w:p w14:paraId="5A8B225F" w14:textId="77777777" w:rsidR="00951EF7" w:rsidRPr="00955426" w:rsidRDefault="00951EF7" w:rsidP="00955426">
      <w:pPr>
        <w:spacing w:before="120" w:line="240" w:lineRule="auto"/>
        <w:ind w:left="720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  <w:lang w:val="nl-NL"/>
        </w:rPr>
        <w:t xml:space="preserve">2. </w:t>
      </w:r>
      <w:r w:rsidRPr="00955426">
        <w:rPr>
          <w:rFonts w:ascii="Chu Van An" w:hAnsi="Chu Van An" w:cs="Chu Van An"/>
          <w:sz w:val="24"/>
          <w:szCs w:val="24"/>
        </w:rPr>
        <w:t xml:space="preserve">Chứng minh rằng </w:t>
      </w:r>
      <w:r w:rsidRPr="00955426">
        <w:rPr>
          <w:rFonts w:ascii="Chu Van An" w:eastAsiaTheme="minorHAnsi" w:hAnsi="Chu Van An" w:cs="Chu Van An"/>
          <w:position w:val="-12"/>
          <w:sz w:val="24"/>
          <w:szCs w:val="24"/>
        </w:rPr>
        <w:object w:dxaOrig="1200" w:dyaOrig="380" w14:anchorId="7BB801B7">
          <v:shape id="_x0000_i1480" type="#_x0000_t75" style="width:60pt;height:18.75pt" o:ole="">
            <v:imagedata r:id="rId992" o:title=""/>
          </v:shape>
          <o:OLEObject Type="Embed" ProgID="Equation.DSMT4" ShapeID="_x0000_i1480" DrawAspect="Content" ObjectID="_1688591064" r:id="rId993"/>
        </w:object>
      </w:r>
    </w:p>
    <w:p w14:paraId="7D8568B5" w14:textId="36812935" w:rsidR="006A7296" w:rsidRPr="00955426" w:rsidRDefault="0088164B" w:rsidP="00955426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5426">
        <w:rPr>
          <w:rFonts w:ascii="Chu Van An" w:hAnsi="Chu Van An" w:cs="Chu Van An"/>
          <w:b/>
          <w:bCs/>
          <w:color w:val="0033CC"/>
          <w:sz w:val="24"/>
          <w:szCs w:val="24"/>
          <w:lang w:val="vi-VN"/>
        </w:rPr>
        <w:t>Lời giải</w:t>
      </w:r>
    </w:p>
    <w:p w14:paraId="020EE051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1.</w:t>
      </w:r>
      <w:r w:rsidRPr="00955426">
        <w:rPr>
          <w:rFonts w:ascii="Chu Van An" w:hAnsi="Chu Van An" w:cs="Chu Van An"/>
          <w:sz w:val="24"/>
          <w:szCs w:val="24"/>
        </w:rPr>
        <w:t xml:space="preserve"> Ta có 5 số hạng đầu của dãy là: </w:t>
      </w:r>
    </w:p>
    <w:p w14:paraId="0FC040F2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639" w:dyaOrig="360" w14:anchorId="0676D9F0">
          <v:shape id="_x0000_i1481" type="#_x0000_t75" style="width:30.75pt;height:18.75pt" o:ole="">
            <v:imagedata r:id="rId994" o:title=""/>
          </v:shape>
          <o:OLEObject Type="Embed" ProgID="Equation.DSMT4" ShapeID="_x0000_i1481" DrawAspect="Content" ObjectID="_1688591065" r:id="rId995"/>
        </w:objec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500" w:dyaOrig="360" w14:anchorId="18938450">
          <v:shape id="_x0000_i1482" type="#_x0000_t75" style="width:75pt;height:18.75pt" o:ole="">
            <v:imagedata r:id="rId996" o:title=""/>
          </v:shape>
          <o:OLEObject Type="Embed" ProgID="Equation.DSMT4" ShapeID="_x0000_i1482" DrawAspect="Content" ObjectID="_1688591066" r:id="rId997"/>
        </w:object>
      </w:r>
      <w:r w:rsidRPr="00955426">
        <w:rPr>
          <w:rFonts w:ascii="Chu Van An" w:hAnsi="Chu Van An" w:cs="Chu Van An"/>
          <w:sz w:val="24"/>
          <w:szCs w:val="24"/>
        </w:rPr>
        <w:t xml:space="preserve">;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3360" w:dyaOrig="360" w14:anchorId="6E47A669">
          <v:shape id="_x0000_i1483" type="#_x0000_t75" style="width:167.25pt;height:18.75pt" o:ole="">
            <v:imagedata r:id="rId998" o:title=""/>
          </v:shape>
          <o:OLEObject Type="Embed" ProgID="Equation.DSMT4" ShapeID="_x0000_i1483" DrawAspect="Content" ObjectID="_1688591067" r:id="rId999"/>
        </w:object>
      </w:r>
    </w:p>
    <w:p w14:paraId="5D883C43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1640" w:dyaOrig="360" w14:anchorId="4DC7F092">
          <v:shape id="_x0000_i1484" type="#_x0000_t75" style="width:81.75pt;height:18.75pt" o:ole="">
            <v:imagedata r:id="rId1000" o:title=""/>
          </v:shape>
          <o:OLEObject Type="Embed" ProgID="Equation.DSMT4" ShapeID="_x0000_i1484" DrawAspect="Content" ObjectID="_1688591068" r:id="rId1001"/>
        </w:object>
      </w:r>
      <w:r w:rsidRPr="00955426">
        <w:rPr>
          <w:rFonts w:ascii="Chu Van An" w:hAnsi="Chu Van An" w:cs="Chu Van An"/>
          <w:sz w:val="24"/>
          <w:szCs w:val="24"/>
        </w:rPr>
        <w:t>.</w:t>
      </w:r>
    </w:p>
    <w:p w14:paraId="4E7CB799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b/>
          <w:sz w:val="24"/>
          <w:szCs w:val="24"/>
        </w:rPr>
        <w:t>2.</w:t>
      </w:r>
      <w:r w:rsidRPr="00955426">
        <w:rPr>
          <w:rFonts w:ascii="Chu Van An" w:hAnsi="Chu Van An" w:cs="Chu Van An"/>
          <w:sz w:val="24"/>
          <w:szCs w:val="24"/>
        </w:rPr>
        <w:t xml:space="preserve"> Ta chứng minh bài toán bằng phương pháp quy nạp</w:t>
      </w:r>
    </w:p>
    <w:p w14:paraId="219C3995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</w:rPr>
      </w:pPr>
      <w:r w:rsidRPr="00955426">
        <w:rPr>
          <w:rFonts w:ascii="Chu Van An" w:hAnsi="Chu Van An" w:cs="Chu Van An"/>
          <w:sz w:val="24"/>
          <w:szCs w:val="24"/>
        </w:rPr>
        <w:t xml:space="preserve">* Với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2520" w:dyaOrig="380" w14:anchorId="0A64F692">
          <v:shape id="_x0000_i1485" type="#_x0000_t75" style="width:127.5pt;height:18.75pt" o:ole="">
            <v:imagedata r:id="rId1002" o:title=""/>
          </v:shape>
          <o:OLEObject Type="Embed" ProgID="Equation.DSMT4" ShapeID="_x0000_i1485" DrawAspect="Content" ObjectID="_1688591069" r:id="rId1003"/>
        </w:object>
      </w:r>
      <w:r w:rsidRPr="00955426">
        <w:rPr>
          <w:rFonts w:ascii="Chu Van An" w:hAnsi="Chu Van An" w:cs="Chu Van An"/>
          <w:sz w:val="24"/>
          <w:szCs w:val="24"/>
        </w:rPr>
        <w:t xml:space="preserve"> bài toán đúng với </w:t>
      </w:r>
      <w:r w:rsidRPr="00955426">
        <w:rPr>
          <w:rFonts w:ascii="Chu Van An" w:hAnsi="Chu Van An" w:cs="Chu Van An"/>
          <w:position w:val="-6"/>
          <w:sz w:val="24"/>
          <w:szCs w:val="24"/>
        </w:rPr>
        <w:object w:dxaOrig="520" w:dyaOrig="279" w14:anchorId="5E53F73C">
          <v:shape id="_x0000_i1486" type="#_x0000_t75" style="width:26.25pt;height:13.5pt" o:ole="">
            <v:imagedata r:id="rId1004" o:title=""/>
          </v:shape>
          <o:OLEObject Type="Embed" ProgID="Equation.DSMT4" ShapeID="_x0000_i1486" DrawAspect="Content" ObjectID="_1688591070" r:id="rId1005"/>
        </w:object>
      </w:r>
    </w:p>
    <w:p w14:paraId="0159CA2C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 xml:space="preserve">* Giả sử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200" w:dyaOrig="380" w14:anchorId="56409B7A">
          <v:shape id="_x0000_i1487" type="#_x0000_t75" style="width:60pt;height:18.75pt" o:ole="">
            <v:imagedata r:id="rId1006" o:title=""/>
          </v:shape>
          <o:OLEObject Type="Embed" ProgID="Equation.DSMT4" ShapeID="_x0000_i1487" DrawAspect="Content" ObjectID="_1688591071" r:id="rId1007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, ta chứng minh </w:t>
      </w:r>
      <w:r w:rsidRPr="00955426">
        <w:rPr>
          <w:rFonts w:ascii="Chu Van An" w:hAnsi="Chu Van An" w:cs="Chu Van An"/>
          <w:position w:val="-12"/>
          <w:sz w:val="24"/>
          <w:szCs w:val="24"/>
        </w:rPr>
        <w:object w:dxaOrig="1380" w:dyaOrig="380" w14:anchorId="079979A1">
          <v:shape id="_x0000_i1488" type="#_x0000_t75" style="width:69pt;height:18.75pt" o:ole="">
            <v:imagedata r:id="rId1008" o:title=""/>
          </v:shape>
          <o:OLEObject Type="Embed" ProgID="Equation.DSMT4" ShapeID="_x0000_i1488" DrawAspect="Content" ObjectID="_1688591072" r:id="rId1009"/>
        </w:object>
      </w:r>
    </w:p>
    <w:p w14:paraId="6CADA092" w14:textId="77777777" w:rsidR="006A7296" w:rsidRPr="00955426" w:rsidRDefault="006A7296" w:rsidP="00955426">
      <w:pPr>
        <w:spacing w:before="120" w:after="0" w:line="240" w:lineRule="auto"/>
        <w:ind w:left="720" w:hanging="11"/>
        <w:rPr>
          <w:rFonts w:ascii="Chu Van An" w:hAnsi="Chu Van An" w:cs="Chu Van An"/>
          <w:sz w:val="24"/>
          <w:szCs w:val="24"/>
          <w:lang w:val="fr-FR"/>
        </w:rPr>
      </w:pPr>
      <w:r w:rsidRPr="00955426">
        <w:rPr>
          <w:rFonts w:ascii="Chu Van An" w:hAnsi="Chu Van An" w:cs="Chu Van An"/>
          <w:sz w:val="24"/>
          <w:szCs w:val="24"/>
          <w:lang w:val="fr-FR"/>
        </w:rPr>
        <w:t>Thật vậy, theo công thức truy hồi ta có:</w:t>
      </w:r>
    </w:p>
    <w:p w14:paraId="29D7577B" w14:textId="3DFEEC3D" w:rsidR="00951EF7" w:rsidRPr="00955426" w:rsidRDefault="006A7296" w:rsidP="00955426">
      <w:pPr>
        <w:spacing w:line="240" w:lineRule="auto"/>
        <w:ind w:left="284" w:firstLine="425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955426">
        <w:rPr>
          <w:rFonts w:ascii="Chu Van An" w:hAnsi="Chu Van An" w:cs="Chu Van An"/>
          <w:position w:val="-12"/>
          <w:sz w:val="24"/>
          <w:szCs w:val="24"/>
        </w:rPr>
        <w:object w:dxaOrig="3800" w:dyaOrig="380" w14:anchorId="25DBD4F4">
          <v:shape id="_x0000_i1489" type="#_x0000_t75" style="width:191.25pt;height:18.75pt" o:ole="">
            <v:imagedata r:id="rId1010" o:title=""/>
          </v:shape>
          <o:OLEObject Type="Embed" ProgID="Equation.DSMT4" ShapeID="_x0000_i1489" DrawAspect="Content" ObjectID="_1688591073" r:id="rId1011"/>
        </w:object>
      </w:r>
      <w:r w:rsidRPr="00955426">
        <w:rPr>
          <w:rFonts w:ascii="Chu Van An" w:hAnsi="Chu Van An" w:cs="Chu Van An"/>
          <w:sz w:val="24"/>
          <w:szCs w:val="24"/>
          <w:lang w:val="fr-FR"/>
        </w:rPr>
        <w:t xml:space="preserve"> đpcm</w:t>
      </w:r>
    </w:p>
    <w:p w14:paraId="1526FF64" w14:textId="32C6F340" w:rsidR="00951EF7" w:rsidRDefault="00951EF7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955426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955426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13"/>
        <w:gridCol w:w="3118"/>
      </w:tblGrid>
      <w:tr w:rsidR="002C5142" w:rsidRPr="00297089" w14:paraId="1951D252" w14:textId="77777777" w:rsidTr="004A5500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C37B3F" w14:textId="77777777" w:rsidR="002C5142" w:rsidRPr="00D519F1" w:rsidRDefault="002C5142" w:rsidP="003A0D19">
            <w:pPr>
              <w:mirrorIndents/>
              <w:rPr>
                <w:rFonts w:ascii="Chu Van An" w:hAnsi="Chu Van An" w:cs="Chu Van An"/>
                <w:b/>
                <w:color w:val="800080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D519F1">
              <w:rPr>
                <w:rFonts w:ascii="Chu Van An" w:hAnsi="Chu Van An" w:cs="Chu Van An"/>
                <w:szCs w:val="24"/>
              </w:rPr>
              <w:t xml:space="preserve">Cho dãy số </w:t>
            </w:r>
            <w:r w:rsidRPr="00D519F1">
              <w:rPr>
                <w:rFonts w:eastAsia="Arial"/>
                <w:position w:val="-14"/>
              </w:rPr>
              <w:object w:dxaOrig="480" w:dyaOrig="405" w14:anchorId="54B5AF39">
                <v:shape id="_x0000_i14062" type="#_x0000_t75" style="width:24pt;height:20.25pt" o:ole="">
                  <v:imagedata r:id="rId1012" o:title=""/>
                </v:shape>
                <o:OLEObject Type="Embed" ProgID="Equation.DSMT4" ShapeID="_x0000_i14062" DrawAspect="Content" ObjectID="_1688591074" r:id="rId1013"/>
              </w:object>
            </w:r>
            <w:r w:rsidRPr="00D519F1">
              <w:rPr>
                <w:rFonts w:ascii="Chu Van An" w:hAnsi="Chu Van An" w:cs="Chu Van An"/>
                <w:szCs w:val="24"/>
              </w:rPr>
              <w:t xml:space="preserve"> với </w:t>
            </w:r>
            <w:r w:rsidRPr="00D519F1">
              <w:rPr>
                <w:rFonts w:eastAsia="Arial"/>
                <w:position w:val="-24"/>
              </w:rPr>
              <w:object w:dxaOrig="1080" w:dyaOrig="720" w14:anchorId="5910051B">
                <v:shape id="_x0000_i14063" type="#_x0000_t75" style="width:54pt;height:36pt" o:ole="">
                  <v:imagedata r:id="rId1014" o:title=""/>
                </v:shape>
                <o:OLEObject Type="Embed" ProgID="Equation.DSMT4" ShapeID="_x0000_i14063" DrawAspect="Content" ObjectID="_1688591075" r:id="rId1015"/>
              </w:object>
            </w:r>
            <w:r w:rsidRPr="00D519F1">
              <w:rPr>
                <w:rFonts w:ascii="Chu Van An" w:hAnsi="Chu Van An" w:cs="Chu Van An"/>
                <w:szCs w:val="24"/>
              </w:rPr>
              <w:t>. Tính tổng ba số hạng đầu của dãy số.</w:t>
            </w:r>
          </w:p>
          <w:p w14:paraId="4B5BFBF9" w14:textId="77777777" w:rsidR="002C5142" w:rsidRPr="00D519F1" w:rsidRDefault="002C5142" w:rsidP="003A0D1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>A.</w:t>
            </w:r>
            <w:r w:rsidRPr="00D519F1">
              <w:rPr>
                <w:rFonts w:ascii="Chu Van An" w:hAnsi="Chu Van An" w:cs="Chu Van An"/>
                <w:b/>
                <w:color w:val="800080"/>
                <w:szCs w:val="24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D519F1">
              <w:rPr>
                <w:rFonts w:ascii="Chu Van An" w:eastAsia="Arial" w:hAnsi="Chu Van An" w:cs="Chu Van An"/>
                <w:b/>
                <w:color w:val="0000FF"/>
                <w:position w:val="-24"/>
                <w:szCs w:val="24"/>
              </w:rPr>
              <w:object w:dxaOrig="300" w:dyaOrig="615" w14:anchorId="56A0D01F">
                <v:shape id="_x0000_i14064" type="#_x0000_t75" style="width:15pt;height:30.75pt" o:ole="">
                  <v:imagedata r:id="rId1016" o:title=""/>
                </v:shape>
                <o:OLEObject Type="Embed" ProgID="Equation.DSMT4" ShapeID="_x0000_i14064" DrawAspect="Content" ObjectID="_1688591076" r:id="rId1017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D519F1">
              <w:rPr>
                <w:rFonts w:ascii="Chu Van An" w:eastAsia="Arial" w:hAnsi="Chu Van An" w:cs="Chu Van An"/>
                <w:b/>
                <w:color w:val="0000FF"/>
                <w:position w:val="-24"/>
                <w:szCs w:val="24"/>
              </w:rPr>
              <w:object w:dxaOrig="225" w:dyaOrig="615" w14:anchorId="725D2401">
                <v:shape id="_x0000_i14065" type="#_x0000_t75" style="width:11.25pt;height:30.75pt" o:ole="">
                  <v:imagedata r:id="rId1018" o:title=""/>
                </v:shape>
                <o:OLEObject Type="Embed" ProgID="Equation.DSMT4" ShapeID="_x0000_i14065" DrawAspect="Content" ObjectID="_1688591077" r:id="rId1019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D519F1">
              <w:rPr>
                <w:rFonts w:ascii="Chu Van An" w:eastAsia="Arial" w:hAnsi="Chu Van An" w:cs="Chu Van An"/>
                <w:b/>
                <w:color w:val="0000FF"/>
                <w:position w:val="-24"/>
                <w:szCs w:val="24"/>
              </w:rPr>
              <w:object w:dxaOrig="405" w:dyaOrig="615" w14:anchorId="7A3B2608">
                <v:shape id="_x0000_i14066" type="#_x0000_t75" style="width:20.25pt;height:30.75pt" o:ole="">
                  <v:imagedata r:id="rId1020" o:title=""/>
                </v:shape>
                <o:OLEObject Type="Embed" ProgID="Equation.DSMT4" ShapeID="_x0000_i14066" DrawAspect="Content" ObjectID="_1688591078" r:id="rId1021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D519F1">
              <w:rPr>
                <w:rFonts w:ascii="Chu Van An" w:eastAsia="Arial" w:hAnsi="Chu Van An" w:cs="Chu Van An"/>
                <w:b/>
                <w:color w:val="0000FF"/>
                <w:position w:val="-24"/>
                <w:szCs w:val="24"/>
              </w:rPr>
              <w:object w:dxaOrig="405" w:dyaOrig="615" w14:anchorId="4A2F01DC">
                <v:shape id="_x0000_i14067" type="#_x0000_t75" style="width:20.25pt;height:30.75pt" o:ole="">
                  <v:imagedata r:id="rId1022" o:title=""/>
                </v:shape>
                <o:OLEObject Type="Embed" ProgID="Equation.DSMT4" ShapeID="_x0000_i14067" DrawAspect="Content" ObjectID="_1688591079" r:id="rId1023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</w:p>
          <w:p w14:paraId="22DE625D" w14:textId="77777777" w:rsidR="002C5142" w:rsidRPr="00297089" w:rsidRDefault="002C5142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705AA2" w14:textId="77777777" w:rsidR="002C5142" w:rsidRPr="00297089" w:rsidRDefault="002C5142" w:rsidP="003A0D19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2C5142" w:rsidRPr="00297089" w14:paraId="2024B057" w14:textId="77777777" w:rsidTr="004A5500">
        <w:trPr>
          <w:trHeight w:val="399"/>
        </w:trPr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FE429E" w14:textId="77777777" w:rsidR="002C5142" w:rsidRPr="00D519F1" w:rsidRDefault="002C5142" w:rsidP="003A0D19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2:</w:t>
            </w:r>
            <w:r w:rsidRPr="00D519F1">
              <w:rPr>
                <w:rFonts w:ascii="Chu Van An" w:hAnsi="Chu Van An" w:cs="Chu Van An"/>
                <w:sz w:val="24"/>
                <w:szCs w:val="24"/>
                <w:lang w:val="nl-NL"/>
              </w:rPr>
              <w:t>Cho</w:t>
            </w:r>
            <w:r w:rsidRPr="00D519F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dãy số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80" w:dyaOrig="405" w14:anchorId="08671FA1">
                <v:shape id="_x0000_i14068" type="#_x0000_t75" style="width:24pt;height:20.25pt" o:ole="">
                  <v:imagedata r:id="rId1024" o:title=""/>
                </v:shape>
                <o:OLEObject Type="Embed" ProgID="Equation.DSMT4" ShapeID="_x0000_i14068" DrawAspect="Content" ObjectID="_1688591080" r:id="rId102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xác định bởi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585" w:dyaOrig="360" w14:anchorId="77351AA2">
                <v:shape id="_x0000_i14069" type="#_x0000_t75" style="width:29.25pt;height:18pt" o:ole="">
                  <v:imagedata r:id="rId1026" o:title=""/>
                </v:shape>
                <o:OLEObject Type="Embed" ProgID="Equation.DSMT4" ShapeID="_x0000_i14069" DrawAspect="Content" ObjectID="_1688591081" r:id="rId1027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519F1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95" w:dyaOrig="465" w14:anchorId="4B4BAD11">
                <v:shape id="_x0000_i14070" type="#_x0000_t75" style="width:69.75pt;height:23.25pt" o:ole="">
                  <v:imagedata r:id="rId1028" o:title=""/>
                </v:shape>
                <o:OLEObject Type="Embed" ProgID="Equation.DSMT4" ShapeID="_x0000_i14070" DrawAspect="Content" ObjectID="_1688591082" r:id="rId102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519F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40" w:dyaOrig="315" w14:anchorId="313B3487">
                <v:shape id="_x0000_i14071" type="#_x0000_t75" style="width:42pt;height:15.75pt" o:ole="">
                  <v:imagedata r:id="rId1030" o:title=""/>
                </v:shape>
                <o:OLEObject Type="Embed" ProgID="Equation.DSMT4" ShapeID="_x0000_i14071" DrawAspect="Content" ObjectID="_1688591083" r:id="rId1031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Tổng </w:t>
            </w:r>
            <w:r w:rsidRPr="00D519F1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520" w:dyaOrig="375" w14:anchorId="475AE03B">
                <v:shape id="_x0000_i14072" type="#_x0000_t75" style="width:126pt;height:18.75pt" o:ole="">
                  <v:imagedata r:id="rId1032" o:title=""/>
                </v:shape>
                <o:OLEObject Type="Embed" ProgID="Equation.DSMT4" ShapeID="_x0000_i14072" DrawAspect="Content" ObjectID="_1688591084" r:id="rId1033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</w:t>
            </w:r>
          </w:p>
          <w:p w14:paraId="1F4E9565" w14:textId="77777777" w:rsidR="002C5142" w:rsidRPr="00D519F1" w:rsidRDefault="002C5142" w:rsidP="003A0D1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Cs w:val="24"/>
              </w:rPr>
            </w:pP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lastRenderedPageBreak/>
              <w:tab/>
              <w:t>A.</w:t>
            </w:r>
            <w:r w:rsidRPr="00D519F1">
              <w:rPr>
                <w:rFonts w:ascii="Chu Van An" w:hAnsi="Chu Van An" w:cs="Chu Van An"/>
                <w:b/>
                <w:szCs w:val="24"/>
                <w:lang w:val="vi-VN"/>
              </w:rPr>
              <w:t xml:space="preserve"> 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 xml:space="preserve"> </w:t>
            </w:r>
            <w:r w:rsidRPr="00D519F1">
              <w:rPr>
                <w:rFonts w:ascii="Chu Van An" w:eastAsia="Arial" w:hAnsi="Chu Van An" w:cs="Chu Van An"/>
                <w:position w:val="-6"/>
                <w:szCs w:val="24"/>
              </w:rPr>
              <w:object w:dxaOrig="855" w:dyaOrig="285" w14:anchorId="04591253">
                <v:shape id="_x0000_i14073" type="#_x0000_t75" style="width:42.75pt;height:14.25pt" o:ole="">
                  <v:imagedata r:id="rId1034" o:title=""/>
                </v:shape>
                <o:OLEObject Type="Embed" ProgID="Equation.DSMT4" ShapeID="_x0000_i14073" DrawAspect="Content" ObjectID="_1688591085" r:id="rId1035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B.  </w:t>
            </w:r>
            <w:r w:rsidRPr="00D519F1">
              <w:rPr>
                <w:rFonts w:ascii="Chu Van An" w:eastAsia="Arial" w:hAnsi="Chu Van An" w:cs="Chu Van An"/>
                <w:position w:val="-6"/>
                <w:szCs w:val="24"/>
              </w:rPr>
              <w:object w:dxaOrig="855" w:dyaOrig="285" w14:anchorId="6820BA4A">
                <v:shape id="_x0000_i14074" type="#_x0000_t75" style="width:42.75pt;height:14.25pt" o:ole="">
                  <v:imagedata r:id="rId1036" o:title=""/>
                </v:shape>
                <o:OLEObject Type="Embed" ProgID="Equation.DSMT4" ShapeID="_x0000_i14074" DrawAspect="Content" ObjectID="_1688591086" r:id="rId1037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C.  </w:t>
            </w:r>
            <w:r w:rsidRPr="00D519F1">
              <w:rPr>
                <w:rFonts w:ascii="Chu Van An" w:eastAsia="Arial" w:hAnsi="Chu Van An" w:cs="Chu Van An"/>
                <w:position w:val="-6"/>
                <w:szCs w:val="24"/>
              </w:rPr>
              <w:object w:dxaOrig="885" w:dyaOrig="285" w14:anchorId="4A97954E">
                <v:shape id="_x0000_i14075" type="#_x0000_t75" style="width:44.25pt;height:14.25pt" o:ole="">
                  <v:imagedata r:id="rId1038" o:title=""/>
                </v:shape>
                <o:OLEObject Type="Embed" ProgID="Equation.DSMT4" ShapeID="_x0000_i14075" DrawAspect="Content" ObjectID="_1688591087" r:id="rId1039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szCs w:val="24"/>
              </w:rPr>
              <w:tab/>
              <w:t xml:space="preserve">D.  </w:t>
            </w:r>
            <w:r w:rsidRPr="00D519F1">
              <w:rPr>
                <w:rFonts w:ascii="Chu Van An" w:eastAsia="Arial" w:hAnsi="Chu Van An" w:cs="Chu Van An"/>
                <w:position w:val="-6"/>
                <w:szCs w:val="24"/>
              </w:rPr>
              <w:object w:dxaOrig="885" w:dyaOrig="285" w14:anchorId="3447A4CF">
                <v:shape id="_x0000_i14076" type="#_x0000_t75" style="width:44.25pt;height:14.25pt" o:ole="">
                  <v:imagedata r:id="rId1040" o:title=""/>
                </v:shape>
                <o:OLEObject Type="Embed" ProgID="Equation.DSMT4" ShapeID="_x0000_i14076" DrawAspect="Content" ObjectID="_1688591088" r:id="rId1041"/>
              </w:object>
            </w:r>
            <w:r w:rsidRPr="00D519F1">
              <w:rPr>
                <w:rFonts w:ascii="Chu Van An" w:hAnsi="Chu Van An" w:cs="Chu Van An"/>
                <w:szCs w:val="24"/>
              </w:rPr>
              <w:t>.</w:t>
            </w:r>
          </w:p>
          <w:p w14:paraId="24C6100C" w14:textId="77777777" w:rsidR="002C5142" w:rsidRPr="00297089" w:rsidRDefault="002C5142" w:rsidP="003A0D1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62535B" w14:textId="77777777" w:rsidR="002C5142" w:rsidRPr="00297089" w:rsidRDefault="002C5142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2C5142" w:rsidRPr="00297089" w14:paraId="52848358" w14:textId="77777777" w:rsidTr="004A5500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8DAAC2" w14:textId="77777777" w:rsidR="002C5142" w:rsidRPr="00D519F1" w:rsidRDefault="002C5142" w:rsidP="003A0D1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 xml:space="preserve">Tính tổng </w:t>
            </w:r>
            <w:r w:rsidRPr="00D519F1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45" w:dyaOrig="315" w14:anchorId="3B8A5A03">
                <v:shape id="_x0000_i14077" type="#_x0000_t75" style="width:212.25pt;height:15.75pt" o:ole="">
                  <v:imagedata r:id="rId1042" o:title=""/>
                </v:shape>
                <o:OLEObject Type="Embed" ProgID="Equation.3" ShapeID="_x0000_i14077" DrawAspect="Content" ObjectID="_1688591089" r:id="rId1043"/>
              </w:object>
            </w:r>
          </w:p>
          <w:p w14:paraId="67DCB44F" w14:textId="77777777" w:rsidR="002C5142" w:rsidRPr="00D519F1" w:rsidRDefault="002C5142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725" w:dyaOrig="315" w14:anchorId="45AC0380">
                <v:shape id="_x0000_i14078" type="#_x0000_t75" style="width:86.25pt;height:15.75pt" o:ole="">
                  <v:imagedata r:id="rId1044" o:title=""/>
                </v:shape>
                <o:OLEObject Type="Embed" ProgID="Equation.DSMT4" ShapeID="_x0000_i14078" DrawAspect="Content" ObjectID="_1688591090" r:id="rId104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95" w:dyaOrig="315" w14:anchorId="730F1A3E">
                <v:shape id="_x0000_i14079" type="#_x0000_t75" style="width:69.75pt;height:15.75pt" o:ole="">
                  <v:imagedata r:id="rId1046" o:title=""/>
                </v:shape>
                <o:OLEObject Type="Embed" ProgID="Equation.DSMT4" ShapeID="_x0000_i14079" DrawAspect="Content" ObjectID="_1688591091" r:id="rId1047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FE20C1" w14:textId="77777777" w:rsidR="002C5142" w:rsidRPr="00D519F1" w:rsidRDefault="002C5142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725" w:dyaOrig="315" w14:anchorId="256EA713">
                <v:shape id="_x0000_i14080" type="#_x0000_t75" style="width:86.25pt;height:15.75pt" o:ole="">
                  <v:imagedata r:id="rId1048" o:title=""/>
                </v:shape>
                <o:OLEObject Type="Embed" ProgID="Equation.DSMT4" ShapeID="_x0000_i14080" DrawAspect="Content" ObjectID="_1688591092" r:id="rId1049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D519F1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725" w:dyaOrig="315" w14:anchorId="210C42C5">
                <v:shape id="_x0000_i14081" type="#_x0000_t75" style="width:86.25pt;height:15.75pt" o:ole="">
                  <v:imagedata r:id="rId1050" o:title=""/>
                </v:shape>
                <o:OLEObject Type="Embed" ProgID="Equation.DSMT4" ShapeID="_x0000_i14081" DrawAspect="Content" ObjectID="_1688591093" r:id="rId1051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3B4EB9" w14:textId="77777777" w:rsidR="002C5142" w:rsidRPr="00297089" w:rsidRDefault="002C5142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47FB67" w14:textId="77777777" w:rsidR="002C5142" w:rsidRPr="00297089" w:rsidRDefault="002C5142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2C5142" w:rsidRPr="00297089" w14:paraId="16C17DB4" w14:textId="77777777" w:rsidTr="004A5500">
        <w:tc>
          <w:tcPr>
            <w:tcW w:w="751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AFBA82" w14:textId="77777777" w:rsidR="002C5142" w:rsidRPr="00D519F1" w:rsidRDefault="002C5142" w:rsidP="003A0D1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4. 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Đặt </w:t>
            </w:r>
            <w:r w:rsidRPr="00D519F1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05" w:dyaOrig="720" w14:anchorId="6E6A4240">
                <v:shape id="_x0000_i14082" type="#_x0000_t75" style="width:50.25pt;height:36pt" o:ole="">
                  <v:imagedata r:id="rId1052" o:title=""/>
                </v:shape>
                <o:OLEObject Type="Embed" ProgID="Equation.DSMT4" ShapeID="_x0000_i14082" DrawAspect="Content" ObjectID="_1688591094" r:id="rId1053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với </w:t>
            </w:r>
            <w:r w:rsidRPr="00D519F1">
              <w:rPr>
                <w:rFonts w:ascii="Chu Van An" w:hAnsi="Chu Van An" w:cs="Chu Van An"/>
                <w:position w:val="-32"/>
                <w:sz w:val="24"/>
                <w:szCs w:val="24"/>
              </w:rPr>
              <w:object w:dxaOrig="2730" w:dyaOrig="720" w14:anchorId="7D7C8469">
                <v:shape id="_x0000_i14083" type="#_x0000_t75" style="width:136.5pt;height:36pt" o:ole="">
                  <v:imagedata r:id="rId1054" o:title=""/>
                </v:shape>
                <o:OLEObject Type="Embed" ProgID="Equation.DSMT4" ShapeID="_x0000_i14083" DrawAspect="Content" ObjectID="_1688591095" r:id="rId1055"/>
              </w:objec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>. Khẳng định nào sau đây đúng?</w:t>
            </w:r>
          </w:p>
          <w:p w14:paraId="3092EA83" w14:textId="77777777" w:rsidR="002C5142" w:rsidRPr="00D519F1" w:rsidRDefault="002C5142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D519F1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519F1">
              <w:rPr>
                <w:rFonts w:ascii="Chu Van An" w:hAnsi="Chu Van An" w:cs="Chu Van An"/>
                <w:position w:val="-36"/>
                <w:sz w:val="24"/>
                <w:szCs w:val="24"/>
              </w:rPr>
              <w:object w:dxaOrig="1875" w:dyaOrig="870" w14:anchorId="2CF0B764">
                <v:shape id="_x0000_i14084" type="#_x0000_t75" style="width:93.75pt;height:43.5pt" o:ole="">
                  <v:imagedata r:id="rId1056" o:title=""/>
                </v:shape>
                <o:OLEObject Type="Embed" ProgID="Equation.DSMT4" ShapeID="_x0000_i14084" DrawAspect="Content" ObjectID="_1688591096" r:id="rId1057"/>
              </w:objec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ab/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.  </w:t>
            </w:r>
            <w:r w:rsidRPr="00D519F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590" w:dyaOrig="720" w14:anchorId="29B84BED">
                <v:shape id="_x0000_i14085" type="#_x0000_t75" style="width:79.5pt;height:36pt" o:ole="">
                  <v:imagedata r:id="rId1058" o:title=""/>
                </v:shape>
                <o:OLEObject Type="Embed" ProgID="Equation.DSMT4" ShapeID="_x0000_i14085" DrawAspect="Content" ObjectID="_1688591097" r:id="rId1059"/>
              </w:objec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</w:p>
          <w:p w14:paraId="0F3B82E7" w14:textId="77777777" w:rsidR="002C5142" w:rsidRPr="00D519F1" w:rsidRDefault="002C5142" w:rsidP="003A0D1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</w:pP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D519F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725" w:dyaOrig="720" w14:anchorId="1E457959">
                <v:shape id="_x0000_i14086" type="#_x0000_t75" style="width:86.25pt;height:36pt" o:ole="">
                  <v:imagedata r:id="rId1060" o:title=""/>
                </v:shape>
                <o:OLEObject Type="Embed" ProgID="Equation.DSMT4" ShapeID="_x0000_i14086" DrawAspect="Content" ObjectID="_1688591098" r:id="rId1061"/>
              </w:objec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ab/>
            </w:r>
            <w:r w:rsidRPr="00D519F1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 xml:space="preserve">.  </w:t>
            </w:r>
            <w:r w:rsidRPr="00D519F1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1725" w:dyaOrig="720" w14:anchorId="6A4D1249">
                <v:shape id="_x0000_i14087" type="#_x0000_t75" style="width:86.25pt;height:36pt" o:ole="">
                  <v:imagedata r:id="rId1062" o:title=""/>
                </v:shape>
                <o:OLEObject Type="Embed" ProgID="Equation.DSMT4" ShapeID="_x0000_i14087" DrawAspect="Content" ObjectID="_1688591099" r:id="rId1063"/>
              </w:object>
            </w:r>
            <w:r w:rsidRPr="00D519F1">
              <w:rPr>
                <w:rFonts w:ascii="Chu Van An" w:hAnsi="Chu Van An" w:cs="Chu Van An"/>
                <w:color w:val="000000" w:themeColor="text1"/>
                <w:sz w:val="24"/>
                <w:szCs w:val="24"/>
                <w:lang w:val="fr-FR"/>
              </w:rPr>
              <w:t>.</w:t>
            </w:r>
          </w:p>
          <w:p w14:paraId="79198D30" w14:textId="77777777" w:rsidR="002C5142" w:rsidRPr="00297089" w:rsidRDefault="002C5142" w:rsidP="003A0D19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11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4A7042" w14:textId="77777777" w:rsidR="002C5142" w:rsidRPr="00297089" w:rsidRDefault="002C5142" w:rsidP="003A0D19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25664F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156EBF83" w14:textId="77777777" w:rsidR="002C5142" w:rsidRPr="00955426" w:rsidRDefault="002C5142" w:rsidP="00955426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sectPr w:rsidR="002C5142" w:rsidRPr="00955426">
      <w:headerReference w:type="default" r:id="rId1064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29CB14" w14:textId="77777777" w:rsidR="00AC5304" w:rsidRDefault="00AC5304">
      <w:pPr>
        <w:spacing w:after="0" w:line="240" w:lineRule="auto"/>
      </w:pPr>
      <w:r>
        <w:separator/>
      </w:r>
    </w:p>
  </w:endnote>
  <w:endnote w:type="continuationSeparator" w:id="0">
    <w:p w14:paraId="3FE61369" w14:textId="77777777" w:rsidR="00AC5304" w:rsidRDefault="00AC53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entieth Century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355FFFDB" w:rsidR="0088164B" w:rsidRPr="00E76256" w:rsidRDefault="00AF374A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7236675E">
              <wp:simplePos x="0" y="0"/>
              <wp:positionH relativeFrom="column">
                <wp:posOffset>-60325</wp:posOffset>
              </wp:positionH>
              <wp:positionV relativeFrom="paragraph">
                <wp:posOffset>-88900</wp:posOffset>
              </wp:positionV>
              <wp:extent cx="158115" cy="95250"/>
              <wp:effectExtent l="0" t="0" r="13335" b="19050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115" cy="9525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37334E18" id="Oval 17" o:spid="_x0000_s1225" style="position:absolute;margin-left:-4.75pt;margin-top:-7pt;width:12.45pt;height: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88164B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4CB23440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26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88164B">
      <w:rPr>
        <w:color w:val="000000"/>
      </w:rPr>
      <w:t xml:space="preserve">      </w:t>
    </w:r>
    <w:r w:rsidR="0088164B">
      <w:rPr>
        <w:b/>
        <w:color w:val="0000CC"/>
        <w:sz w:val="28"/>
        <w:szCs w:val="28"/>
      </w:rPr>
      <w:t xml:space="preserve"> </w:t>
    </w:r>
    <w:r w:rsidR="0088164B">
      <w:rPr>
        <w:b/>
        <w:color w:val="0000CC"/>
        <w:sz w:val="28"/>
        <w:szCs w:val="28"/>
      </w:rPr>
      <w:fldChar w:fldCharType="begin"/>
    </w:r>
    <w:r w:rsidR="0088164B">
      <w:rPr>
        <w:b/>
        <w:color w:val="0000CC"/>
        <w:sz w:val="28"/>
        <w:szCs w:val="28"/>
      </w:rPr>
      <w:instrText>PAGE</w:instrText>
    </w:r>
    <w:r w:rsidR="0088164B">
      <w:rPr>
        <w:b/>
        <w:color w:val="0000CC"/>
        <w:sz w:val="28"/>
        <w:szCs w:val="28"/>
      </w:rPr>
      <w:fldChar w:fldCharType="separate"/>
    </w:r>
    <w:r w:rsidR="000800F1">
      <w:rPr>
        <w:b/>
        <w:noProof/>
        <w:color w:val="0000CC"/>
        <w:sz w:val="28"/>
        <w:szCs w:val="28"/>
      </w:rPr>
      <w:t>1</w:t>
    </w:r>
    <w:r w:rsidR="0088164B">
      <w:rPr>
        <w:b/>
        <w:color w:val="0000CC"/>
        <w:sz w:val="28"/>
        <w:szCs w:val="28"/>
      </w:rPr>
      <w:fldChar w:fldCharType="end"/>
    </w:r>
    <w:r w:rsidR="0088164B">
      <w:rPr>
        <w:b/>
        <w:color w:val="0000CC"/>
        <w:sz w:val="28"/>
        <w:szCs w:val="28"/>
      </w:rPr>
      <w:t xml:space="preserve">        </w:t>
    </w:r>
    <w:r w:rsidR="0088164B"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="0088164B" w:rsidRPr="00E76256">
      <w:rPr>
        <w:b/>
        <w:color w:val="0000CC"/>
        <w:sz w:val="20"/>
        <w:szCs w:val="20"/>
      </w:rPr>
      <w:t xml:space="preserve"> - Zalo chia s</w:t>
    </w:r>
    <w:r w:rsidR="0088164B"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 w:rsidR="0088164B"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="0088164B" w:rsidRPr="00E76256">
      <w:rPr>
        <w:b/>
        <w:color w:val="0000CC"/>
        <w:sz w:val="20"/>
        <w:szCs w:val="20"/>
      </w:rPr>
      <w:t xml:space="preserve"> 0774860155</w:t>
    </w:r>
    <w:r w:rsidR="0088164B" w:rsidRPr="00E76256">
      <w:rPr>
        <w:color w:val="000000"/>
        <w:sz w:val="20"/>
        <w:szCs w:val="20"/>
      </w:rPr>
      <w:tab/>
    </w:r>
    <w:r w:rsidR="0088164B"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27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="0088164B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28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88164B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29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88164B"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30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="0088164B" w:rsidRPr="00E76256">
      <w:rPr>
        <w:noProof/>
        <w:sz w:val="20"/>
        <w:szCs w:val="20"/>
      </w:rPr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B2CE8A" w14:textId="77777777" w:rsidR="00AC5304" w:rsidRDefault="00AC5304">
      <w:pPr>
        <w:spacing w:after="0" w:line="240" w:lineRule="auto"/>
      </w:pPr>
      <w:r>
        <w:separator/>
      </w:r>
    </w:p>
  </w:footnote>
  <w:footnote w:type="continuationSeparator" w:id="0">
    <w:p w14:paraId="1469D48F" w14:textId="77777777" w:rsidR="00AC5304" w:rsidRDefault="00AC53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742FE196" w:rsidR="0088164B" w:rsidRDefault="00AF374A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25715595">
              <wp:simplePos x="0" y="0"/>
              <wp:positionH relativeFrom="column">
                <wp:posOffset>-81915</wp:posOffset>
              </wp:positionH>
              <wp:positionV relativeFrom="paragraph">
                <wp:posOffset>234950</wp:posOffset>
              </wp:positionV>
              <wp:extent cx="148590" cy="102870"/>
              <wp:effectExtent l="0" t="0" r="22860" b="11430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8590" cy="10287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88164B" w:rsidRDefault="0088164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47F8EBCA" id="Oval 2" o:spid="_x0000_s1186" style="position:absolute;left:0;text-align:left;margin-left:-6.45pt;margin-top:18.5pt;width:11.7pt;height:8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88164B" w:rsidRDefault="0088164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 w:rsidR="0088164B"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30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1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2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3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4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5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6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2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3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4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5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6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7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88164B" w:rsidRDefault="0088164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8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9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50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1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7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8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9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60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88164B" w:rsidRDefault="0088164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88164B" w:rsidRDefault="0088164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88164B" w:rsidRDefault="0088164B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187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">
              <v:group id="Group 926" o:spid="_x0000_s1188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<v:rect id="Rectangle 927" o:spid="_x0000_s1189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" filled="f" stroked="f">
                  <v:textbox inset="2.53958mm,2.53958mm,2.53958mm,2.53958mm">
                    <w:txbxContent>
                      <w:p w14:paraId="42194F91" w14:textId="2B23286B" w:rsidR="0088164B" w:rsidRDefault="0088164B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88164B" w:rsidRDefault="0088164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190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group id="Group 929" o:spid="_x0000_s1191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<v:group id="Group 930" o:spid="_x0000_s119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<v:group id="Group 931" o:spid="_x0000_s119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<v:shape id="Diagonal Stripe 932" o:spid="_x0000_s1194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195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196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197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198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199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200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201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uTY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">
                        <v:roundrect id="Rectangle: Rounded Corners 940" o:spid="_x0000_s1202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203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204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205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88164B" w:rsidRDefault="0088164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206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ap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">
                    <v:group id="Group 945" o:spid="_x0000_s1207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">
                      <v:group id="Group 946" o:spid="_x0000_s1208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xy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/nhTDgCMv0FAAD//wMAUEsBAi0AFAAGAAgAAAAhANvh9svuAAAAhQEAABMAAAAAAAAAAAAA&#10;AAAAAAAAAFtDb250ZW50X1R5cGVzXS54bWxQSwECLQAUAAYACAAAACEAWvQsW78AAAAVAQAACwAA&#10;AAAAAAAAAAAAAAAfAQAAX3JlbHMvLnJlbHNQSwECLQAUAAYACAAAACEAbmnscsMAAADcAAAADwAA&#10;AAAAAAAAAAAAAAAHAgAAZHJzL2Rvd25yZXYueG1sUEsFBgAAAAADAAMAtwAAAPcCAAAAAA==&#10;">
                        <v:shape id="Diagonal Stripe 947" o:spid="_x0000_s1209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210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211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212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mwxwAAANwAAAAPAAAAZHJzL2Rvd25yZXYueG1sRI9BS8NA&#10;FITvQv/D8gq9lHbXo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EYwGbD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213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214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215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216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      <v:roundrect id="Rectangle: Rounded Corners 955" o:spid="_x0000_s1217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" fillcolor="#00c" stroked="f">
                          <v:textbox inset="2.53958mm,2.53958mm,2.53958mm,2.53958mm">
                            <w:txbxContent>
                              <w:p w14:paraId="54322A5E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218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" fillcolor="#feffd5" stroked="f">
                          <v:textbox inset="2.53958mm,2.53958mm,2.53958mm,2.53958mm">
                            <w:txbxContent>
                              <w:p w14:paraId="7013AEF9" w14:textId="77777777" w:rsidR="0088164B" w:rsidRDefault="0088164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219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20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88164B" w:rsidRDefault="0088164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21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88164B" w:rsidRDefault="0088164B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22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88164B" w:rsidRDefault="0088164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88164B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88164B" w:rsidRDefault="0088164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23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88164B" w:rsidRDefault="0088164B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88164B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76640DD5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88164B" w:rsidRPr="00A942B2" w:rsidRDefault="0088164B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24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4TCk5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88164B" w:rsidRPr="00A942B2" w:rsidRDefault="0088164B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88164B"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55FEAC51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 w:rsidR="0088164B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1F030B7C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71" type="#_x0000_t75" style="width:61.5pt;height:42pt" o:bullet="t">
        <v:imagedata r:id="rId1" o:title="nut"/>
      </v:shape>
    </w:pict>
  </w:numPicBullet>
  <w:numPicBullet w:numPicBulletId="1">
    <w:pict>
      <v:shape id="_x0000_i1872" type="#_x0000_t75" style="width:675pt;height:675pt" o:bullet="t">
        <v:imagedata r:id="rId2" o:title="kisspng-computer-icons-check-mark-desktop-wallpaper-green-tick-5abe6d5f764a75"/>
      </v:shape>
    </w:pict>
  </w:numPicBullet>
  <w:numPicBullet w:numPicBulletId="2">
    <w:pict>
      <v:shape id="_x0000_i1873" type="#_x0000_t75" style="width:192pt;height:192pt" o:bullet="t">
        <v:imagedata r:id="rId3" o:title="blue-glass-button-shiny-round-d-web-icon-vector-illustration-isolated-white-background-blue-glass-button-shiny-round-d-web-icon-138095522"/>
      </v:shape>
    </w:pict>
  </w:numPicBullet>
  <w:numPicBullet w:numPicBulletId="3">
    <w:pict>
      <v:shape id="_x0000_i1874" type="#_x0000_t75" style="width:327.75pt;height:151.5pt" o:bullet="t">
        <v:imagedata r:id="rId4" o:title="nut 8"/>
      </v:shape>
    </w:pict>
  </w:numPicBullet>
  <w:numPicBullet w:numPicBulletId="4">
    <w:pict>
      <v:shape id="_x0000_i1875" type="#_x0000_t75" style="width:384pt;height:384pt" o:bullet="t">
        <v:imagedata r:id="rId5" o:title="unnamed (5)"/>
      </v:shape>
    </w:pict>
  </w:numPicBullet>
  <w:abstractNum w:abstractNumId="0" w15:restartNumberingAfterBreak="0">
    <w:nsid w:val="04933994"/>
    <w:multiLevelType w:val="hybridMultilevel"/>
    <w:tmpl w:val="3684E032"/>
    <w:lvl w:ilvl="0" w:tplc="B7AE0840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9869FE"/>
    <w:multiLevelType w:val="hybridMultilevel"/>
    <w:tmpl w:val="F3604528"/>
    <w:lvl w:ilvl="0" w:tplc="9078D034">
      <w:start w:val="1"/>
      <w:numFmt w:val="decimal"/>
      <w:lvlText w:val="VÝ dô %1:"/>
      <w:lvlJc w:val="left"/>
      <w:pPr>
        <w:tabs>
          <w:tab w:val="num" w:pos="1080"/>
        </w:tabs>
        <w:ind w:left="0" w:firstLine="0"/>
      </w:pPr>
      <w:rPr>
        <w:rFonts w:ascii=".VnTime" w:hAnsi=".VnTime" w:hint="default"/>
        <w:b/>
        <w:i w:val="0"/>
        <w:caps w:val="0"/>
        <w:strike w:val="0"/>
        <w:dstrike w:val="0"/>
        <w:vanish w:val="0"/>
        <w:sz w:val="22"/>
        <w:u w:val="doubl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6D33FF6"/>
    <w:multiLevelType w:val="hybridMultilevel"/>
    <w:tmpl w:val="EF288B54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DE3A35"/>
    <w:multiLevelType w:val="hybridMultilevel"/>
    <w:tmpl w:val="8062A0D0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276E0E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5104D7"/>
    <w:multiLevelType w:val="hybridMultilevel"/>
    <w:tmpl w:val="B6741D3A"/>
    <w:lvl w:ilvl="0" w:tplc="4D646F06">
      <w:start w:val="1"/>
      <w:numFmt w:val="bullet"/>
      <w:lvlText w:val=""/>
      <w:lvlPicBulletId w:val="4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14C18B2"/>
    <w:multiLevelType w:val="hybridMultilevel"/>
    <w:tmpl w:val="299A82BC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0E633D"/>
    <w:multiLevelType w:val="hybridMultilevel"/>
    <w:tmpl w:val="4FB8D2B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B012D1"/>
    <w:multiLevelType w:val="hybridMultilevel"/>
    <w:tmpl w:val="3848991A"/>
    <w:lvl w:ilvl="0" w:tplc="B7AE0840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342ECD"/>
    <w:multiLevelType w:val="hybridMultilevel"/>
    <w:tmpl w:val="4C40A22E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EF0145"/>
    <w:multiLevelType w:val="hybridMultilevel"/>
    <w:tmpl w:val="3C1A2A50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520E95"/>
    <w:multiLevelType w:val="hybridMultilevel"/>
    <w:tmpl w:val="17765026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B01ABC"/>
    <w:multiLevelType w:val="hybridMultilevel"/>
    <w:tmpl w:val="97E46A98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FD7D0E"/>
    <w:multiLevelType w:val="hybridMultilevel"/>
    <w:tmpl w:val="95BE33B0"/>
    <w:lvl w:ilvl="0" w:tplc="B276E0E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51420B1F"/>
    <w:multiLevelType w:val="hybridMultilevel"/>
    <w:tmpl w:val="EB2208D2"/>
    <w:lvl w:ilvl="0" w:tplc="E9363D06">
      <w:start w:val="1"/>
      <w:numFmt w:val="decimal"/>
      <w:pStyle w:val="000-Bi-normal"/>
      <w:suff w:val="space"/>
      <w:lvlText w:val="Bài %1."/>
      <w:lvlJc w:val="left"/>
      <w:pPr>
        <w:ind w:left="2269" w:firstLine="0"/>
      </w:pPr>
      <w:rPr>
        <w:rFonts w:ascii="Times New Roman" w:hAnsi="Times New Roman" w:cs="Times New Roman" w:hint="default"/>
        <w:b/>
        <w:i w:val="0"/>
        <w:color w:val="0000FF"/>
        <w:sz w:val="24"/>
        <w:szCs w:val="24"/>
      </w:rPr>
    </w:lvl>
    <w:lvl w:ilvl="1" w:tplc="8C6A2A10">
      <w:start w:val="1"/>
      <w:numFmt w:val="lowerLetter"/>
      <w:lvlText w:val="%2."/>
      <w:lvlJc w:val="left"/>
      <w:pPr>
        <w:ind w:left="1440" w:hanging="360"/>
      </w:pPr>
    </w:lvl>
    <w:lvl w:ilvl="2" w:tplc="1562985A">
      <w:start w:val="1"/>
      <w:numFmt w:val="lowerRoman"/>
      <w:lvlText w:val="%3."/>
      <w:lvlJc w:val="right"/>
      <w:pPr>
        <w:ind w:left="2160" w:hanging="180"/>
      </w:pPr>
    </w:lvl>
    <w:lvl w:ilvl="3" w:tplc="2FC4EE56">
      <w:start w:val="1"/>
      <w:numFmt w:val="decimal"/>
      <w:lvlText w:val="%4."/>
      <w:lvlJc w:val="left"/>
      <w:pPr>
        <w:ind w:left="2880" w:hanging="360"/>
      </w:pPr>
    </w:lvl>
    <w:lvl w:ilvl="4" w:tplc="D846B3B6">
      <w:start w:val="1"/>
      <w:numFmt w:val="lowerLetter"/>
      <w:lvlText w:val="%5."/>
      <w:lvlJc w:val="left"/>
      <w:pPr>
        <w:ind w:left="3600" w:hanging="360"/>
      </w:pPr>
    </w:lvl>
    <w:lvl w:ilvl="5" w:tplc="DA2A066E">
      <w:start w:val="1"/>
      <w:numFmt w:val="lowerRoman"/>
      <w:lvlText w:val="%6."/>
      <w:lvlJc w:val="right"/>
      <w:pPr>
        <w:ind w:left="4320" w:hanging="180"/>
      </w:pPr>
    </w:lvl>
    <w:lvl w:ilvl="6" w:tplc="24820D6E">
      <w:start w:val="1"/>
      <w:numFmt w:val="decimal"/>
      <w:lvlText w:val="%7."/>
      <w:lvlJc w:val="left"/>
      <w:pPr>
        <w:ind w:left="5040" w:hanging="360"/>
      </w:pPr>
    </w:lvl>
    <w:lvl w:ilvl="7" w:tplc="BB4CC700">
      <w:start w:val="1"/>
      <w:numFmt w:val="lowerLetter"/>
      <w:lvlText w:val="%8."/>
      <w:lvlJc w:val="left"/>
      <w:pPr>
        <w:ind w:left="5760" w:hanging="360"/>
      </w:pPr>
    </w:lvl>
    <w:lvl w:ilvl="8" w:tplc="D69CBAB2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6230B8"/>
    <w:multiLevelType w:val="hybridMultilevel"/>
    <w:tmpl w:val="91226B76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5EEEDB6">
      <w:numFmt w:val="bullet"/>
      <w:lvlText w:val=""/>
      <w:lvlJc w:val="left"/>
      <w:pPr>
        <w:ind w:left="1440" w:hanging="360"/>
      </w:pPr>
      <w:rPr>
        <w:rFonts w:ascii="Wingdings" w:eastAsia="Times New Roman" w:hAnsi="Wingdings" w:cs="Chu Van 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8601C9"/>
    <w:multiLevelType w:val="hybridMultilevel"/>
    <w:tmpl w:val="F6CEE8FA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B276E0E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7816E0"/>
    <w:multiLevelType w:val="hybridMultilevel"/>
    <w:tmpl w:val="726ABBC6"/>
    <w:lvl w:ilvl="0" w:tplc="4D646F06">
      <w:start w:val="1"/>
      <w:numFmt w:val="bullet"/>
      <w:lvlText w:val=""/>
      <w:lvlPicBulletId w:val="4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A2D0C57"/>
    <w:multiLevelType w:val="hybridMultilevel"/>
    <w:tmpl w:val="28E65A40"/>
    <w:lvl w:ilvl="0" w:tplc="B276E0E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EF860FA"/>
    <w:multiLevelType w:val="hybridMultilevel"/>
    <w:tmpl w:val="36D60A9C"/>
    <w:lvl w:ilvl="0" w:tplc="B276E0E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490C3F"/>
    <w:multiLevelType w:val="hybridMultilevel"/>
    <w:tmpl w:val="F6CA3C06"/>
    <w:lvl w:ilvl="0" w:tplc="FF54002E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0"/>
  </w:num>
  <w:num w:numId="3">
    <w:abstractNumId w:val="8"/>
  </w:num>
  <w:num w:numId="4">
    <w:abstractNumId w:val="0"/>
  </w:num>
  <w:num w:numId="5">
    <w:abstractNumId w:val="11"/>
  </w:num>
  <w:num w:numId="6">
    <w:abstractNumId w:val="21"/>
  </w:num>
  <w:num w:numId="7">
    <w:abstractNumId w:val="9"/>
  </w:num>
  <w:num w:numId="8">
    <w:abstractNumId w:val="20"/>
  </w:num>
  <w:num w:numId="9">
    <w:abstractNumId w:val="5"/>
  </w:num>
  <w:num w:numId="10">
    <w:abstractNumId w:val="6"/>
  </w:num>
  <w:num w:numId="11">
    <w:abstractNumId w:val="4"/>
  </w:num>
  <w:num w:numId="12">
    <w:abstractNumId w:val="18"/>
  </w:num>
  <w:num w:numId="13">
    <w:abstractNumId w:val="12"/>
  </w:num>
  <w:num w:numId="14">
    <w:abstractNumId w:val="17"/>
  </w:num>
  <w:num w:numId="15">
    <w:abstractNumId w:val="13"/>
  </w:num>
  <w:num w:numId="16">
    <w:abstractNumId w:val="2"/>
  </w:num>
  <w:num w:numId="17">
    <w:abstractNumId w:val="19"/>
  </w:num>
  <w:num w:numId="18">
    <w:abstractNumId w:val="16"/>
  </w:num>
  <w:num w:numId="19">
    <w:abstractNumId w:val="3"/>
  </w:num>
  <w:num w:numId="20">
    <w:abstractNumId w:val="15"/>
  </w:num>
  <w:num w:numId="21">
    <w:abstractNumId w:val="7"/>
  </w:num>
  <w:num w:numId="22">
    <w:abstractNumId w:val="1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E85"/>
    <w:rsid w:val="00003EB6"/>
    <w:rsid w:val="000355D6"/>
    <w:rsid w:val="00037692"/>
    <w:rsid w:val="00037A98"/>
    <w:rsid w:val="000800F1"/>
    <w:rsid w:val="00113696"/>
    <w:rsid w:val="0019446F"/>
    <w:rsid w:val="001E530E"/>
    <w:rsid w:val="00230B9B"/>
    <w:rsid w:val="002C5142"/>
    <w:rsid w:val="003130AA"/>
    <w:rsid w:val="003D482C"/>
    <w:rsid w:val="00417A7B"/>
    <w:rsid w:val="004A5500"/>
    <w:rsid w:val="004C4F30"/>
    <w:rsid w:val="005C22BF"/>
    <w:rsid w:val="005D3F44"/>
    <w:rsid w:val="005D5998"/>
    <w:rsid w:val="006356CB"/>
    <w:rsid w:val="006569B8"/>
    <w:rsid w:val="006A7296"/>
    <w:rsid w:val="00704D8F"/>
    <w:rsid w:val="00775A4B"/>
    <w:rsid w:val="0078298F"/>
    <w:rsid w:val="007A7E85"/>
    <w:rsid w:val="007C4167"/>
    <w:rsid w:val="007F0CC5"/>
    <w:rsid w:val="00832985"/>
    <w:rsid w:val="00852871"/>
    <w:rsid w:val="00856661"/>
    <w:rsid w:val="0088164B"/>
    <w:rsid w:val="0094595D"/>
    <w:rsid w:val="00951EF7"/>
    <w:rsid w:val="00955426"/>
    <w:rsid w:val="0098483E"/>
    <w:rsid w:val="0099687D"/>
    <w:rsid w:val="009C7C9A"/>
    <w:rsid w:val="00A108B6"/>
    <w:rsid w:val="00A30F8E"/>
    <w:rsid w:val="00A5686E"/>
    <w:rsid w:val="00A942B2"/>
    <w:rsid w:val="00AC5304"/>
    <w:rsid w:val="00AE189A"/>
    <w:rsid w:val="00AF374A"/>
    <w:rsid w:val="00AF6E38"/>
    <w:rsid w:val="00B53CB3"/>
    <w:rsid w:val="00B77C21"/>
    <w:rsid w:val="00BC4AC9"/>
    <w:rsid w:val="00C730F1"/>
    <w:rsid w:val="00C87A90"/>
    <w:rsid w:val="00C90DC8"/>
    <w:rsid w:val="00D26173"/>
    <w:rsid w:val="00D303CF"/>
    <w:rsid w:val="00D93FEB"/>
    <w:rsid w:val="00E43769"/>
    <w:rsid w:val="00E4590B"/>
    <w:rsid w:val="00E76256"/>
    <w:rsid w:val="00EA1A4B"/>
    <w:rsid w:val="00F07166"/>
    <w:rsid w:val="00F8291E"/>
    <w:rsid w:val="00FA12B2"/>
    <w:rsid w:val="00FD3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1FD14C62-FD82-4857-B9F0-0C53EC9B6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108B6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108B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108B6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3">
    <w:name w:val="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qFormat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9446F"/>
    <w:rPr>
      <w:rFonts w:ascii="Tahoma" w:hAnsi="Tahoma" w:cs="Tahoma"/>
      <w:sz w:val="16"/>
      <w:szCs w:val="16"/>
    </w:rPr>
  </w:style>
  <w:style w:type="character" w:customStyle="1" w:styleId="NoSpacingChar">
    <w:name w:val="No Spacing Char"/>
    <w:link w:val="NoSpacing"/>
    <w:locked/>
    <w:rsid w:val="00FA12B2"/>
    <w:rPr>
      <w:rFonts w:ascii="Calibri" w:eastAsia="Calibri" w:hAnsi="Calibri" w:cs="Calibri"/>
      <w:sz w:val="24"/>
    </w:rPr>
  </w:style>
  <w:style w:type="paragraph" w:styleId="NoSpacing">
    <w:name w:val="No Spacing"/>
    <w:link w:val="NoSpacingChar"/>
    <w:qFormat/>
    <w:rsid w:val="00FA12B2"/>
    <w:pPr>
      <w:spacing w:after="0" w:line="240" w:lineRule="auto"/>
    </w:pPr>
    <w:rPr>
      <w:rFonts w:ascii="Calibri" w:eastAsia="Calibri" w:hAnsi="Calibri" w:cs="Calibri"/>
      <w:sz w:val="24"/>
    </w:rPr>
  </w:style>
  <w:style w:type="paragraph" w:customStyle="1" w:styleId="Normal0">
    <w:name w:val="Normal_0"/>
    <w:qFormat/>
    <w:rsid w:val="00FA12B2"/>
    <w:pPr>
      <w:widowControl w:val="0"/>
      <w:spacing w:after="200" w:line="276" w:lineRule="auto"/>
    </w:pPr>
    <w:rPr>
      <w:rFonts w:ascii="Calibri" w:eastAsia="Times New Roman" w:hAnsi="Calibri" w:cs="Calibri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108B6"/>
    <w:rPr>
      <w:rFonts w:asciiTheme="majorHAnsi" w:eastAsiaTheme="majorEastAsia" w:hAnsiTheme="majorHAnsi" w:cstheme="majorBidi"/>
      <w:b/>
      <w:bCs/>
      <w:color w:val="244061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108B6"/>
    <w:rPr>
      <w:rFonts w:asciiTheme="majorHAnsi" w:eastAsiaTheme="majorEastAsia" w:hAnsiTheme="majorHAnsi" w:cstheme="majorBidi"/>
      <w:b/>
      <w:bCs/>
      <w:i/>
      <w:iCs/>
      <w:color w:val="244061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108B6"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A108B6"/>
    <w:pPr>
      <w:numPr>
        <w:numId w:val="20"/>
      </w:numPr>
      <w:tabs>
        <w:tab w:val="center" w:pos="5600"/>
        <w:tab w:val="right" w:pos="10200"/>
      </w:tabs>
      <w:spacing w:before="120" w:after="0" w:line="276" w:lineRule="auto"/>
      <w:ind w:left="992" w:hanging="992"/>
      <w:contextualSpacing w:val="0"/>
      <w:jc w:val="both"/>
    </w:pPr>
    <w:rPr>
      <w:rFonts w:eastAsia="Calibri" w:cs="Times New Roman"/>
      <w:szCs w:val="24"/>
    </w:rPr>
  </w:style>
  <w:style w:type="character" w:customStyle="1" w:styleId="MTDisplayEquationChar">
    <w:name w:val="MTDisplayEquation Char"/>
    <w:link w:val="MTDisplayEquation"/>
    <w:rsid w:val="00A108B6"/>
    <w:rPr>
      <w:rFonts w:ascii="Times New Roman" w:eastAsia="Calibri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A108B6"/>
    <w:rPr>
      <w:color w:val="4E6E1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108B6"/>
    <w:rPr>
      <w:color w:val="75A42D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108B6"/>
    <w:rPr>
      <w:color w:val="75A42D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108B6"/>
    <w:rPr>
      <w:color w:val="75A42D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108B6"/>
    <w:rPr>
      <w:smallCaps/>
      <w:color w:val="75A42D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108B6"/>
    <w:rPr>
      <w:i/>
      <w:smallCaps/>
      <w:color w:val="4E6E1E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A108B6"/>
    <w:pPr>
      <w:spacing w:line="240" w:lineRule="auto"/>
    </w:pPr>
    <w:rPr>
      <w:rFonts w:asciiTheme="minorHAnsi" w:eastAsiaTheme="minorEastAsia" w:hAnsiTheme="minorHAnsi" w:cstheme="minorBidi"/>
      <w:b/>
      <w:bCs/>
      <w:smallCaps/>
      <w:color w:val="1F497D" w:themeColor="text2"/>
    </w:rPr>
  </w:style>
  <w:style w:type="character" w:customStyle="1" w:styleId="TitleChar">
    <w:name w:val="Title Char"/>
    <w:basedOn w:val="DefaultParagraphFont"/>
    <w:link w:val="Title"/>
    <w:uiPriority w:val="10"/>
    <w:rsid w:val="00A108B6"/>
    <w:rPr>
      <w:smallCaps/>
      <w:color w:val="134770"/>
      <w:sz w:val="72"/>
      <w:szCs w:val="72"/>
    </w:rPr>
  </w:style>
  <w:style w:type="character" w:customStyle="1" w:styleId="SubtitleChar">
    <w:name w:val="Subtitle Char"/>
    <w:basedOn w:val="DefaultParagraphFont"/>
    <w:link w:val="Subtitle"/>
    <w:uiPriority w:val="11"/>
    <w:rsid w:val="00A108B6"/>
    <w:rPr>
      <w:color w:val="9ACD4C"/>
      <w:sz w:val="28"/>
      <w:szCs w:val="28"/>
    </w:rPr>
  </w:style>
  <w:style w:type="character" w:styleId="Strong">
    <w:name w:val="Strong"/>
    <w:basedOn w:val="DefaultParagraphFont"/>
    <w:uiPriority w:val="22"/>
    <w:qFormat/>
    <w:rsid w:val="00A108B6"/>
    <w:rPr>
      <w:b/>
      <w:bCs/>
    </w:rPr>
  </w:style>
  <w:style w:type="character" w:styleId="Emphasis">
    <w:name w:val="Emphasis"/>
    <w:basedOn w:val="DefaultParagraphFont"/>
    <w:uiPriority w:val="20"/>
    <w:qFormat/>
    <w:rsid w:val="00A108B6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A108B6"/>
    <w:pPr>
      <w:spacing w:before="120" w:after="120"/>
      <w:ind w:left="720"/>
    </w:pPr>
    <w:rPr>
      <w:rFonts w:asciiTheme="minorHAnsi" w:eastAsiaTheme="minorEastAsia" w:hAnsiTheme="minorHAnsi" w:cstheme="minorBidi"/>
      <w:color w:val="1F497D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A108B6"/>
    <w:rPr>
      <w:rFonts w:asciiTheme="minorHAnsi" w:eastAsiaTheme="minorEastAsia" w:hAnsiTheme="minorHAnsi" w:cstheme="minorBidi"/>
      <w:color w:val="1F497D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108B6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108B6"/>
    <w:rPr>
      <w:rFonts w:asciiTheme="majorHAnsi" w:eastAsiaTheme="majorEastAsia" w:hAnsiTheme="majorHAnsi" w:cstheme="majorBidi"/>
      <w:color w:val="1F497D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A108B6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A108B6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A108B6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A108B6"/>
    <w:rPr>
      <w:b/>
      <w:bCs/>
      <w:smallCaps/>
      <w:color w:val="1F497D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A108B6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A108B6"/>
    <w:pPr>
      <w:outlineLvl w:val="9"/>
    </w:pPr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Bodytext4">
    <w:name w:val="Body text (4)_"/>
    <w:link w:val="Bodytext40"/>
    <w:rsid w:val="00A108B6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A108B6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A108B6"/>
    <w:rPr>
      <w:color w:val="808080"/>
    </w:rPr>
  </w:style>
  <w:style w:type="paragraph" w:customStyle="1" w:styleId="sovidu">
    <w:name w:val="so.vidu"/>
    <w:basedOn w:val="Normal"/>
    <w:next w:val="Normal"/>
    <w:link w:val="soviduChar"/>
    <w:qFormat/>
    <w:rsid w:val="00A108B6"/>
    <w:pPr>
      <w:numPr>
        <w:numId w:val="2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A108B6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A108B6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msolistparagraph0">
    <w:name w:val="msolistparagraph"/>
    <w:basedOn w:val="Normal"/>
    <w:rsid w:val="00A108B6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customStyle="1" w:styleId="Vnbnnidung">
    <w:name w:val="Văn bản nội dung"/>
    <w:basedOn w:val="Normal"/>
    <w:link w:val="Vnbnnidung0"/>
    <w:rsid w:val="00A108B6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rsid w:val="00A108B6"/>
    <w:rPr>
      <w:rFonts w:ascii="Times New Roman" w:eastAsia="Times New Roman" w:hAnsi="Times New Roman" w:cs="Times New Roman"/>
      <w:shd w:val="clear" w:color="auto" w:fill="FFFFFF"/>
      <w:lang w:val="vi-VN"/>
    </w:rPr>
  </w:style>
  <w:style w:type="paragraph" w:customStyle="1" w:styleId="ListParagraph1">
    <w:name w:val="List Paragraph1"/>
    <w:basedOn w:val="Normal"/>
    <w:uiPriority w:val="34"/>
    <w:qFormat/>
    <w:rsid w:val="00A108B6"/>
    <w:pPr>
      <w:spacing w:line="25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TableofcontentsExact">
    <w:name w:val="Table of contents Exact"/>
    <w:basedOn w:val="DefaultParagraphFont"/>
    <w:rsid w:val="00A108B6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character" w:customStyle="1" w:styleId="Bodytext2Exact">
    <w:name w:val="Body text (2) Exact"/>
    <w:basedOn w:val="DefaultParagraphFont"/>
    <w:rsid w:val="00A108B6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customStyle="1" w:styleId="cau">
    <w:name w:val="cau"/>
    <w:basedOn w:val="Normal"/>
    <w:qFormat/>
    <w:rsid w:val="00A108B6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customStyle="1" w:styleId="oncaDanhschChar">
    <w:name w:val="Đoạn của Danh sách Char"/>
    <w:link w:val="oncaDanhsch"/>
    <w:qFormat/>
    <w:locked/>
    <w:rsid w:val="00A108B6"/>
    <w:rPr>
      <w:rFonts w:ascii="Calibri" w:eastAsia="Times New Roman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A108B6"/>
    <w:pPr>
      <w:spacing w:after="200" w:line="276" w:lineRule="auto"/>
      <w:ind w:left="720"/>
    </w:pPr>
    <w:rPr>
      <w:rFonts w:ascii="Calibri" w:eastAsia="Times New Roman" w:hAnsi="Calibri" w:cs="Calibri"/>
    </w:rPr>
  </w:style>
  <w:style w:type="character" w:customStyle="1" w:styleId="000-Bi-normalChar">
    <w:name w:val="000-Bài - normal Char"/>
    <w:link w:val="000-Bi-normal"/>
    <w:locked/>
    <w:rsid w:val="00A108B6"/>
    <w:rPr>
      <w:rFonts w:ascii="Tahoma" w:hAnsi="Tahoma" w:cs="Tahoma"/>
      <w:b/>
      <w:kern w:val="2"/>
      <w:sz w:val="24"/>
      <w:szCs w:val="24"/>
    </w:rPr>
  </w:style>
  <w:style w:type="paragraph" w:customStyle="1" w:styleId="000-Bi-normal">
    <w:name w:val="000-Bài - normal"/>
    <w:basedOn w:val="Normal"/>
    <w:next w:val="Normal"/>
    <w:link w:val="000-Bi-normalChar"/>
    <w:qFormat/>
    <w:rsid w:val="00A108B6"/>
    <w:pPr>
      <w:keepNext/>
      <w:keepLines/>
      <w:numPr>
        <w:numId w:val="22"/>
      </w:numPr>
      <w:spacing w:before="240" w:after="100" w:afterAutospacing="1" w:line="254" w:lineRule="auto"/>
      <w:outlineLvl w:val="2"/>
    </w:pPr>
    <w:rPr>
      <w:rFonts w:ascii="Tahoma" w:hAnsi="Tahoma" w:cs="Tahoma"/>
      <w:b/>
      <w:kern w:val="2"/>
      <w:sz w:val="24"/>
      <w:szCs w:val="24"/>
    </w:rPr>
  </w:style>
  <w:style w:type="paragraph" w:customStyle="1" w:styleId="Normal019">
    <w:name w:val="Normal_0_19"/>
    <w:qFormat/>
    <w:rsid w:val="00A108B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oancuaDanhsachChar">
    <w:name w:val="Đoạn của Danh sách Char"/>
    <w:link w:val="oancuaDanhsach1"/>
    <w:uiPriority w:val="34"/>
    <w:qFormat/>
    <w:locked/>
    <w:rsid w:val="00A108B6"/>
    <w:rPr>
      <w:rFonts w:ascii="Calibri" w:eastAsia="Calibri" w:hAnsi="Calibri"/>
      <w:sz w:val="24"/>
      <w:lang w:val="vi-VN" w:eastAsia="vi-VN"/>
    </w:rPr>
  </w:style>
  <w:style w:type="paragraph" w:customStyle="1" w:styleId="oancuaDanhsach1">
    <w:name w:val="Đoạn của Danh sách1"/>
    <w:basedOn w:val="Normal"/>
    <w:link w:val="oancuaDanhsachChar"/>
    <w:uiPriority w:val="34"/>
    <w:qFormat/>
    <w:rsid w:val="00A108B6"/>
    <w:pPr>
      <w:spacing w:before="60" w:after="0" w:line="240" w:lineRule="auto"/>
      <w:ind w:left="720"/>
      <w:contextualSpacing/>
    </w:pPr>
    <w:rPr>
      <w:rFonts w:ascii="Calibri" w:eastAsia="Calibri" w:hAnsi="Calibri"/>
      <w:sz w:val="24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676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13.wmf"/><Relationship Id="rId170" Type="http://schemas.openxmlformats.org/officeDocument/2006/relationships/oleObject" Target="embeddings/oleObject93.bin"/><Relationship Id="rId268" Type="http://schemas.openxmlformats.org/officeDocument/2006/relationships/oleObject" Target="embeddings/oleObject143.bin"/><Relationship Id="rId475" Type="http://schemas.openxmlformats.org/officeDocument/2006/relationships/image" Target="media/image227.wmf"/><Relationship Id="rId682" Type="http://schemas.openxmlformats.org/officeDocument/2006/relationships/image" Target="media/image320.wmf"/><Relationship Id="rId128" Type="http://schemas.openxmlformats.org/officeDocument/2006/relationships/oleObject" Target="embeddings/oleObject72.bin"/><Relationship Id="rId335" Type="http://schemas.openxmlformats.org/officeDocument/2006/relationships/image" Target="media/image158.wmf"/><Relationship Id="rId542" Type="http://schemas.openxmlformats.org/officeDocument/2006/relationships/oleObject" Target="embeddings/oleObject290.bin"/><Relationship Id="rId987" Type="http://schemas.openxmlformats.org/officeDocument/2006/relationships/oleObject" Target="embeddings/oleObject527.bin"/><Relationship Id="rId402" Type="http://schemas.openxmlformats.org/officeDocument/2006/relationships/oleObject" Target="embeddings/oleObject210.bin"/><Relationship Id="rId847" Type="http://schemas.openxmlformats.org/officeDocument/2006/relationships/image" Target="media/image396.wmf"/><Relationship Id="rId1032" Type="http://schemas.openxmlformats.org/officeDocument/2006/relationships/image" Target="media/image482.wmf"/><Relationship Id="rId707" Type="http://schemas.openxmlformats.org/officeDocument/2006/relationships/oleObject" Target="embeddings/oleObject374.bin"/><Relationship Id="rId914" Type="http://schemas.openxmlformats.org/officeDocument/2006/relationships/image" Target="media/image425.wmf"/><Relationship Id="rId43" Type="http://schemas.openxmlformats.org/officeDocument/2006/relationships/oleObject" Target="embeddings/oleObject23.bin"/><Relationship Id="rId192" Type="http://schemas.openxmlformats.org/officeDocument/2006/relationships/oleObject" Target="embeddings/oleObject104.bin"/><Relationship Id="rId497" Type="http://schemas.openxmlformats.org/officeDocument/2006/relationships/image" Target="media/image230.wmf"/><Relationship Id="rId357" Type="http://schemas.openxmlformats.org/officeDocument/2006/relationships/image" Target="media/image169.wmf"/><Relationship Id="rId54" Type="http://schemas.openxmlformats.org/officeDocument/2006/relationships/oleObject" Target="embeddings/oleObject31.bin"/><Relationship Id="rId217" Type="http://schemas.openxmlformats.org/officeDocument/2006/relationships/oleObject" Target="embeddings/oleObject116.bin"/><Relationship Id="rId564" Type="http://schemas.openxmlformats.org/officeDocument/2006/relationships/oleObject" Target="embeddings/oleObject301.bin"/><Relationship Id="rId771" Type="http://schemas.openxmlformats.org/officeDocument/2006/relationships/oleObject" Target="embeddings/oleObject409.bin"/><Relationship Id="rId869" Type="http://schemas.openxmlformats.org/officeDocument/2006/relationships/oleObject" Target="embeddings/oleObject463.bin"/><Relationship Id="rId424" Type="http://schemas.openxmlformats.org/officeDocument/2006/relationships/oleObject" Target="embeddings/oleObject221.bin"/><Relationship Id="rId631" Type="http://schemas.openxmlformats.org/officeDocument/2006/relationships/image" Target="media/image295.wmf"/><Relationship Id="rId729" Type="http://schemas.openxmlformats.org/officeDocument/2006/relationships/image" Target="media/image340.wmf"/><Relationship Id="rId1054" Type="http://schemas.openxmlformats.org/officeDocument/2006/relationships/image" Target="media/image493.wmf"/><Relationship Id="rId270" Type="http://schemas.openxmlformats.org/officeDocument/2006/relationships/oleObject" Target="embeddings/oleObject144.bin"/><Relationship Id="rId936" Type="http://schemas.openxmlformats.org/officeDocument/2006/relationships/image" Target="media/image435.wmf"/><Relationship Id="rId65" Type="http://schemas.openxmlformats.org/officeDocument/2006/relationships/image" Target="media/image26.wmf"/><Relationship Id="rId130" Type="http://schemas.openxmlformats.org/officeDocument/2006/relationships/oleObject" Target="embeddings/oleObject73.bin"/><Relationship Id="rId368" Type="http://schemas.openxmlformats.org/officeDocument/2006/relationships/oleObject" Target="embeddings/oleObject193.bin"/><Relationship Id="rId575" Type="http://schemas.openxmlformats.org/officeDocument/2006/relationships/oleObject" Target="embeddings/oleObject307.bin"/><Relationship Id="rId782" Type="http://schemas.openxmlformats.org/officeDocument/2006/relationships/image" Target="media/image367.wmf"/><Relationship Id="rId228" Type="http://schemas.openxmlformats.org/officeDocument/2006/relationships/image" Target="media/image106.wmf"/><Relationship Id="rId435" Type="http://schemas.openxmlformats.org/officeDocument/2006/relationships/image" Target="media/image208.wmf"/><Relationship Id="rId642" Type="http://schemas.openxmlformats.org/officeDocument/2006/relationships/oleObject" Target="embeddings/oleObject341.bin"/><Relationship Id="rId1065" Type="http://schemas.openxmlformats.org/officeDocument/2006/relationships/footer" Target="footer1.xml"/><Relationship Id="rId281" Type="http://schemas.openxmlformats.org/officeDocument/2006/relationships/image" Target="media/image131.wmf"/><Relationship Id="rId502" Type="http://schemas.openxmlformats.org/officeDocument/2006/relationships/oleObject" Target="embeddings/oleObject269.bin"/><Relationship Id="rId947" Type="http://schemas.openxmlformats.org/officeDocument/2006/relationships/oleObject" Target="embeddings/oleObject506.bin"/><Relationship Id="rId76" Type="http://schemas.openxmlformats.org/officeDocument/2006/relationships/image" Target="media/image31.wmf"/><Relationship Id="rId141" Type="http://schemas.openxmlformats.org/officeDocument/2006/relationships/image" Target="media/image62.wmf"/><Relationship Id="rId379" Type="http://schemas.openxmlformats.org/officeDocument/2006/relationships/image" Target="media/image180.wmf"/><Relationship Id="rId586" Type="http://schemas.openxmlformats.org/officeDocument/2006/relationships/image" Target="media/image273.wmf"/><Relationship Id="rId793" Type="http://schemas.openxmlformats.org/officeDocument/2006/relationships/oleObject" Target="embeddings/oleObject420.bin"/><Relationship Id="rId807" Type="http://schemas.openxmlformats.org/officeDocument/2006/relationships/oleObject" Target="embeddings/oleObject427.bin"/><Relationship Id="rId7" Type="http://schemas.openxmlformats.org/officeDocument/2006/relationships/image" Target="media/image6.wmf"/><Relationship Id="rId239" Type="http://schemas.openxmlformats.org/officeDocument/2006/relationships/oleObject" Target="embeddings/oleObject127.bin"/><Relationship Id="rId446" Type="http://schemas.openxmlformats.org/officeDocument/2006/relationships/oleObject" Target="embeddings/oleObject232.bin"/><Relationship Id="rId653" Type="http://schemas.openxmlformats.org/officeDocument/2006/relationships/image" Target="media/image306.wmf"/><Relationship Id="rId292" Type="http://schemas.openxmlformats.org/officeDocument/2006/relationships/oleObject" Target="embeddings/oleObject155.bin"/><Relationship Id="rId306" Type="http://schemas.openxmlformats.org/officeDocument/2006/relationships/oleObject" Target="embeddings/oleObject162.bin"/><Relationship Id="rId860" Type="http://schemas.openxmlformats.org/officeDocument/2006/relationships/image" Target="media/image401.wmf"/><Relationship Id="rId958" Type="http://schemas.openxmlformats.org/officeDocument/2006/relationships/image" Target="media/image446.wmf"/><Relationship Id="rId87" Type="http://schemas.openxmlformats.org/officeDocument/2006/relationships/oleObject" Target="embeddings/oleObject51.bin"/><Relationship Id="rId513" Type="http://schemas.openxmlformats.org/officeDocument/2006/relationships/image" Target="media/image237.wmf"/><Relationship Id="rId597" Type="http://schemas.openxmlformats.org/officeDocument/2006/relationships/image" Target="media/image278.wmf"/><Relationship Id="rId720" Type="http://schemas.openxmlformats.org/officeDocument/2006/relationships/oleObject" Target="embeddings/oleObject381.bin"/><Relationship Id="rId818" Type="http://schemas.openxmlformats.org/officeDocument/2006/relationships/image" Target="media/image383.wmf"/><Relationship Id="rId152" Type="http://schemas.openxmlformats.org/officeDocument/2006/relationships/oleObject" Target="embeddings/oleObject84.bin"/><Relationship Id="rId457" Type="http://schemas.openxmlformats.org/officeDocument/2006/relationships/image" Target="media/image219.wmf"/><Relationship Id="rId1003" Type="http://schemas.openxmlformats.org/officeDocument/2006/relationships/oleObject" Target="embeddings/oleObject535.bin"/><Relationship Id="rId664" Type="http://schemas.openxmlformats.org/officeDocument/2006/relationships/image" Target="media/image311.wmf"/><Relationship Id="rId871" Type="http://schemas.openxmlformats.org/officeDocument/2006/relationships/oleObject" Target="embeddings/oleObject464.bin"/><Relationship Id="rId969" Type="http://schemas.openxmlformats.org/officeDocument/2006/relationships/oleObject" Target="embeddings/oleObject517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49.wmf"/><Relationship Id="rId524" Type="http://schemas.openxmlformats.org/officeDocument/2006/relationships/oleObject" Target="embeddings/oleObject281.bin"/><Relationship Id="rId731" Type="http://schemas.openxmlformats.org/officeDocument/2006/relationships/image" Target="media/image341.wmf"/><Relationship Id="rId98" Type="http://schemas.openxmlformats.org/officeDocument/2006/relationships/image" Target="media/image41.wmf"/><Relationship Id="rId163" Type="http://schemas.openxmlformats.org/officeDocument/2006/relationships/image" Target="media/image73.wmf"/><Relationship Id="rId370" Type="http://schemas.openxmlformats.org/officeDocument/2006/relationships/oleObject" Target="embeddings/oleObject194.bin"/><Relationship Id="rId829" Type="http://schemas.openxmlformats.org/officeDocument/2006/relationships/image" Target="media/image387.wmf"/><Relationship Id="rId1014" Type="http://schemas.openxmlformats.org/officeDocument/2006/relationships/image" Target="media/image473.wmf"/><Relationship Id="rId230" Type="http://schemas.openxmlformats.org/officeDocument/2006/relationships/image" Target="media/image107.wmf"/><Relationship Id="rId468" Type="http://schemas.openxmlformats.org/officeDocument/2006/relationships/image" Target="media/image224.wmf"/><Relationship Id="rId675" Type="http://schemas.openxmlformats.org/officeDocument/2006/relationships/oleObject" Target="embeddings/oleObject358.bin"/><Relationship Id="rId882" Type="http://schemas.openxmlformats.org/officeDocument/2006/relationships/oleObject" Target="embeddings/oleObject470.bin"/><Relationship Id="rId25" Type="http://schemas.openxmlformats.org/officeDocument/2006/relationships/image" Target="media/image15.wmf"/><Relationship Id="rId328" Type="http://schemas.openxmlformats.org/officeDocument/2006/relationships/oleObject" Target="embeddings/oleObject173.bin"/><Relationship Id="rId535" Type="http://schemas.openxmlformats.org/officeDocument/2006/relationships/image" Target="media/image248.wmf"/><Relationship Id="rId742" Type="http://schemas.openxmlformats.org/officeDocument/2006/relationships/image" Target="media/image346.wmf"/><Relationship Id="rId174" Type="http://schemas.openxmlformats.org/officeDocument/2006/relationships/oleObject" Target="embeddings/oleObject95.bin"/><Relationship Id="rId381" Type="http://schemas.openxmlformats.org/officeDocument/2006/relationships/image" Target="media/image181.wmf"/><Relationship Id="rId602" Type="http://schemas.openxmlformats.org/officeDocument/2006/relationships/oleObject" Target="embeddings/oleObject321.bin"/><Relationship Id="rId1025" Type="http://schemas.openxmlformats.org/officeDocument/2006/relationships/oleObject" Target="embeddings/oleObject546.bin"/><Relationship Id="rId241" Type="http://schemas.openxmlformats.org/officeDocument/2006/relationships/oleObject" Target="embeddings/oleObject128.bin"/><Relationship Id="rId479" Type="http://schemas.openxmlformats.org/officeDocument/2006/relationships/image" Target="media/image228.wmf"/><Relationship Id="rId686" Type="http://schemas.openxmlformats.org/officeDocument/2006/relationships/image" Target="media/image322.wmf"/><Relationship Id="rId893" Type="http://schemas.openxmlformats.org/officeDocument/2006/relationships/image" Target="media/image416.wmf"/><Relationship Id="rId907" Type="http://schemas.openxmlformats.org/officeDocument/2006/relationships/oleObject" Target="embeddings/oleObject485.bin"/><Relationship Id="rId36" Type="http://schemas.openxmlformats.org/officeDocument/2006/relationships/oleObject" Target="embeddings/oleObject16.bin"/><Relationship Id="rId339" Type="http://schemas.openxmlformats.org/officeDocument/2006/relationships/image" Target="media/image160.wmf"/><Relationship Id="rId546" Type="http://schemas.openxmlformats.org/officeDocument/2006/relationships/oleObject" Target="embeddings/oleObject292.bin"/><Relationship Id="rId753" Type="http://schemas.openxmlformats.org/officeDocument/2006/relationships/oleObject" Target="embeddings/oleObject399.bin"/><Relationship Id="rId101" Type="http://schemas.openxmlformats.org/officeDocument/2006/relationships/oleObject" Target="embeddings/oleObject58.bin"/><Relationship Id="rId185" Type="http://schemas.openxmlformats.org/officeDocument/2006/relationships/image" Target="media/image84.wmf"/><Relationship Id="rId406" Type="http://schemas.openxmlformats.org/officeDocument/2006/relationships/oleObject" Target="embeddings/oleObject212.bin"/><Relationship Id="rId960" Type="http://schemas.openxmlformats.org/officeDocument/2006/relationships/image" Target="media/image447.wmf"/><Relationship Id="rId1036" Type="http://schemas.openxmlformats.org/officeDocument/2006/relationships/image" Target="media/image484.wmf"/><Relationship Id="rId392" Type="http://schemas.openxmlformats.org/officeDocument/2006/relationships/oleObject" Target="embeddings/oleObject205.bin"/><Relationship Id="rId613" Type="http://schemas.openxmlformats.org/officeDocument/2006/relationships/image" Target="media/image286.wmf"/><Relationship Id="rId697" Type="http://schemas.openxmlformats.org/officeDocument/2006/relationships/oleObject" Target="embeddings/oleObject369.bin"/><Relationship Id="rId820" Type="http://schemas.openxmlformats.org/officeDocument/2006/relationships/oleObject" Target="embeddings/oleObject436.bin"/><Relationship Id="rId918" Type="http://schemas.openxmlformats.org/officeDocument/2006/relationships/oleObject" Target="embeddings/oleObject491.bin"/><Relationship Id="rId252" Type="http://schemas.openxmlformats.org/officeDocument/2006/relationships/oleObject" Target="embeddings/oleObject134.bin"/><Relationship Id="rId47" Type="http://schemas.openxmlformats.org/officeDocument/2006/relationships/oleObject" Target="embeddings/oleObject27.bin"/><Relationship Id="rId112" Type="http://schemas.openxmlformats.org/officeDocument/2006/relationships/oleObject" Target="embeddings/oleObject64.bin"/><Relationship Id="rId557" Type="http://schemas.openxmlformats.org/officeDocument/2006/relationships/image" Target="media/image259.wmf"/><Relationship Id="rId764" Type="http://schemas.openxmlformats.org/officeDocument/2006/relationships/image" Target="media/image359.wmf"/><Relationship Id="rId971" Type="http://schemas.openxmlformats.org/officeDocument/2006/relationships/oleObject" Target="embeddings/oleObject518.bin"/><Relationship Id="rId196" Type="http://schemas.openxmlformats.org/officeDocument/2006/relationships/oleObject" Target="embeddings/oleObject106.bin"/><Relationship Id="rId417" Type="http://schemas.openxmlformats.org/officeDocument/2006/relationships/image" Target="media/image199.wmf"/><Relationship Id="rId624" Type="http://schemas.openxmlformats.org/officeDocument/2006/relationships/oleObject" Target="embeddings/oleObject332.bin"/><Relationship Id="rId831" Type="http://schemas.openxmlformats.org/officeDocument/2006/relationships/image" Target="media/image388.wmf"/><Relationship Id="rId1047" Type="http://schemas.openxmlformats.org/officeDocument/2006/relationships/oleObject" Target="embeddings/oleObject557.bin"/><Relationship Id="rId263" Type="http://schemas.openxmlformats.org/officeDocument/2006/relationships/image" Target="media/image122.wmf"/><Relationship Id="rId470" Type="http://schemas.openxmlformats.org/officeDocument/2006/relationships/image" Target="media/image225.wmf"/><Relationship Id="rId929" Type="http://schemas.openxmlformats.org/officeDocument/2006/relationships/oleObject" Target="embeddings/oleObject497.bin"/><Relationship Id="rId58" Type="http://schemas.openxmlformats.org/officeDocument/2006/relationships/oleObject" Target="embeddings/oleObject35.bin"/><Relationship Id="rId123" Type="http://schemas.openxmlformats.org/officeDocument/2006/relationships/image" Target="media/image53.wmf"/><Relationship Id="rId330" Type="http://schemas.openxmlformats.org/officeDocument/2006/relationships/oleObject" Target="embeddings/oleObject174.bin"/><Relationship Id="rId568" Type="http://schemas.openxmlformats.org/officeDocument/2006/relationships/oleObject" Target="embeddings/oleObject303.bin"/><Relationship Id="rId775" Type="http://schemas.openxmlformats.org/officeDocument/2006/relationships/oleObject" Target="embeddings/oleObject411.bin"/><Relationship Id="rId982" Type="http://schemas.openxmlformats.org/officeDocument/2006/relationships/oleObject" Target="embeddings/oleObject524.bin"/><Relationship Id="rId428" Type="http://schemas.openxmlformats.org/officeDocument/2006/relationships/oleObject" Target="embeddings/oleObject223.bin"/><Relationship Id="rId635" Type="http://schemas.openxmlformats.org/officeDocument/2006/relationships/image" Target="media/image297.wmf"/><Relationship Id="rId842" Type="http://schemas.openxmlformats.org/officeDocument/2006/relationships/oleObject" Target="embeddings/oleObject448.bin"/><Relationship Id="rId1058" Type="http://schemas.openxmlformats.org/officeDocument/2006/relationships/image" Target="media/image495.wmf"/><Relationship Id="rId274" Type="http://schemas.openxmlformats.org/officeDocument/2006/relationships/oleObject" Target="embeddings/oleObject146.bin"/><Relationship Id="rId481" Type="http://schemas.openxmlformats.org/officeDocument/2006/relationships/image" Target="media/image229.wmf"/><Relationship Id="rId702" Type="http://schemas.openxmlformats.org/officeDocument/2006/relationships/image" Target="media/image330.wmf"/><Relationship Id="rId69" Type="http://schemas.openxmlformats.org/officeDocument/2006/relationships/image" Target="media/image28.wmf"/><Relationship Id="rId134" Type="http://schemas.openxmlformats.org/officeDocument/2006/relationships/oleObject" Target="embeddings/oleObject75.bin"/><Relationship Id="rId579" Type="http://schemas.openxmlformats.org/officeDocument/2006/relationships/oleObject" Target="embeddings/oleObject309.bin"/><Relationship Id="rId786" Type="http://schemas.openxmlformats.org/officeDocument/2006/relationships/image" Target="media/image369.wmf"/><Relationship Id="rId993" Type="http://schemas.openxmlformats.org/officeDocument/2006/relationships/oleObject" Target="embeddings/oleObject530.bin"/><Relationship Id="rId341" Type="http://schemas.openxmlformats.org/officeDocument/2006/relationships/image" Target="media/image161.wmf"/><Relationship Id="rId439" Type="http://schemas.openxmlformats.org/officeDocument/2006/relationships/image" Target="media/image210.wmf"/><Relationship Id="rId646" Type="http://schemas.openxmlformats.org/officeDocument/2006/relationships/oleObject" Target="embeddings/oleObject343.bin"/><Relationship Id="rId201" Type="http://schemas.openxmlformats.org/officeDocument/2006/relationships/image" Target="media/image92.wmf"/><Relationship Id="rId285" Type="http://schemas.openxmlformats.org/officeDocument/2006/relationships/image" Target="media/image133.wmf"/><Relationship Id="rId506" Type="http://schemas.openxmlformats.org/officeDocument/2006/relationships/image" Target="media/image234.wmf"/><Relationship Id="rId853" Type="http://schemas.openxmlformats.org/officeDocument/2006/relationships/image" Target="media/image398.wmf"/><Relationship Id="rId492" Type="http://schemas.openxmlformats.org/officeDocument/2006/relationships/oleObject" Target="embeddings/oleObject262.bin"/><Relationship Id="rId713" Type="http://schemas.openxmlformats.org/officeDocument/2006/relationships/oleObject" Target="embeddings/oleObject377.bin"/><Relationship Id="rId797" Type="http://schemas.openxmlformats.org/officeDocument/2006/relationships/oleObject" Target="embeddings/oleObject422.bin"/><Relationship Id="rId920" Type="http://schemas.openxmlformats.org/officeDocument/2006/relationships/image" Target="media/image427.wmf"/><Relationship Id="rId145" Type="http://schemas.openxmlformats.org/officeDocument/2006/relationships/image" Target="media/image64.wmf"/><Relationship Id="rId352" Type="http://schemas.openxmlformats.org/officeDocument/2006/relationships/oleObject" Target="embeddings/oleObject185.bin"/><Relationship Id="rId212" Type="http://schemas.openxmlformats.org/officeDocument/2006/relationships/image" Target="media/image98.wmf"/><Relationship Id="rId657" Type="http://schemas.openxmlformats.org/officeDocument/2006/relationships/image" Target="media/image308.wmf"/><Relationship Id="rId864" Type="http://schemas.openxmlformats.org/officeDocument/2006/relationships/image" Target="media/image403.wmf"/><Relationship Id="rId296" Type="http://schemas.openxmlformats.org/officeDocument/2006/relationships/oleObject" Target="embeddings/oleObject157.bin"/><Relationship Id="rId517" Type="http://schemas.openxmlformats.org/officeDocument/2006/relationships/image" Target="media/image239.wmf"/><Relationship Id="rId724" Type="http://schemas.openxmlformats.org/officeDocument/2006/relationships/oleObject" Target="embeddings/oleObject385.bin"/><Relationship Id="rId931" Type="http://schemas.openxmlformats.org/officeDocument/2006/relationships/oleObject" Target="embeddings/oleObject498.bin"/><Relationship Id="rId60" Type="http://schemas.openxmlformats.org/officeDocument/2006/relationships/oleObject" Target="embeddings/oleObject36.bin"/><Relationship Id="rId156" Type="http://schemas.openxmlformats.org/officeDocument/2006/relationships/oleObject" Target="embeddings/oleObject86.bin"/><Relationship Id="rId363" Type="http://schemas.openxmlformats.org/officeDocument/2006/relationships/image" Target="media/image172.wmf"/><Relationship Id="rId570" Type="http://schemas.openxmlformats.org/officeDocument/2006/relationships/oleObject" Target="embeddings/oleObject304.bin"/><Relationship Id="rId1007" Type="http://schemas.openxmlformats.org/officeDocument/2006/relationships/oleObject" Target="embeddings/oleObject537.bin"/><Relationship Id="rId223" Type="http://schemas.openxmlformats.org/officeDocument/2006/relationships/oleObject" Target="embeddings/oleObject119.bin"/><Relationship Id="rId430" Type="http://schemas.openxmlformats.org/officeDocument/2006/relationships/oleObject" Target="embeddings/oleObject224.bin"/><Relationship Id="rId668" Type="http://schemas.openxmlformats.org/officeDocument/2006/relationships/image" Target="media/image313.wmf"/><Relationship Id="rId875" Type="http://schemas.openxmlformats.org/officeDocument/2006/relationships/oleObject" Target="embeddings/oleObject466.bin"/><Relationship Id="rId1060" Type="http://schemas.openxmlformats.org/officeDocument/2006/relationships/image" Target="media/image496.wmf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83.bin"/><Relationship Id="rId735" Type="http://schemas.openxmlformats.org/officeDocument/2006/relationships/image" Target="media/image343.wmf"/><Relationship Id="rId942" Type="http://schemas.openxmlformats.org/officeDocument/2006/relationships/image" Target="media/image438.wmf"/><Relationship Id="rId167" Type="http://schemas.openxmlformats.org/officeDocument/2006/relationships/image" Target="media/image75.wmf"/><Relationship Id="rId374" Type="http://schemas.openxmlformats.org/officeDocument/2006/relationships/oleObject" Target="embeddings/oleObject196.bin"/><Relationship Id="rId581" Type="http://schemas.openxmlformats.org/officeDocument/2006/relationships/oleObject" Target="embeddings/oleObject310.bin"/><Relationship Id="rId1018" Type="http://schemas.openxmlformats.org/officeDocument/2006/relationships/image" Target="media/image475.wmf"/><Relationship Id="rId71" Type="http://schemas.openxmlformats.org/officeDocument/2006/relationships/image" Target="media/image29.wmf"/><Relationship Id="rId234" Type="http://schemas.openxmlformats.org/officeDocument/2006/relationships/image" Target="media/image109.wmf"/><Relationship Id="rId679" Type="http://schemas.openxmlformats.org/officeDocument/2006/relationships/oleObject" Target="embeddings/oleObject360.bin"/><Relationship Id="rId802" Type="http://schemas.openxmlformats.org/officeDocument/2006/relationships/image" Target="media/image377.wmf"/><Relationship Id="rId886" Type="http://schemas.openxmlformats.org/officeDocument/2006/relationships/oleObject" Target="embeddings/oleObject472.bin"/><Relationship Id="rId2" Type="http://schemas.openxmlformats.org/officeDocument/2006/relationships/styles" Target="styles.xml"/><Relationship Id="rId29" Type="http://schemas.openxmlformats.org/officeDocument/2006/relationships/image" Target="media/image17.wmf"/><Relationship Id="rId441" Type="http://schemas.openxmlformats.org/officeDocument/2006/relationships/image" Target="media/image211.wmf"/><Relationship Id="rId539" Type="http://schemas.openxmlformats.org/officeDocument/2006/relationships/image" Target="media/image250.wmf"/><Relationship Id="rId746" Type="http://schemas.openxmlformats.org/officeDocument/2006/relationships/image" Target="media/image350.wmf"/><Relationship Id="rId178" Type="http://schemas.openxmlformats.org/officeDocument/2006/relationships/oleObject" Target="embeddings/oleObject97.bin"/><Relationship Id="rId301" Type="http://schemas.openxmlformats.org/officeDocument/2006/relationships/image" Target="media/image141.wmf"/><Relationship Id="rId953" Type="http://schemas.openxmlformats.org/officeDocument/2006/relationships/oleObject" Target="embeddings/oleObject509.bin"/><Relationship Id="rId1029" Type="http://schemas.openxmlformats.org/officeDocument/2006/relationships/oleObject" Target="embeddings/oleObject548.bin"/><Relationship Id="rId82" Type="http://schemas.openxmlformats.org/officeDocument/2006/relationships/image" Target="media/image34.wmf"/><Relationship Id="rId385" Type="http://schemas.openxmlformats.org/officeDocument/2006/relationships/image" Target="media/image183.wmf"/><Relationship Id="rId592" Type="http://schemas.openxmlformats.org/officeDocument/2006/relationships/oleObject" Target="embeddings/oleObject316.bin"/><Relationship Id="rId606" Type="http://schemas.openxmlformats.org/officeDocument/2006/relationships/oleObject" Target="embeddings/oleObject323.bin"/><Relationship Id="rId813" Type="http://schemas.openxmlformats.org/officeDocument/2006/relationships/oleObject" Target="embeddings/oleObject432.bin"/><Relationship Id="rId245" Type="http://schemas.openxmlformats.org/officeDocument/2006/relationships/oleObject" Target="embeddings/oleObject130.bin"/><Relationship Id="rId452" Type="http://schemas.openxmlformats.org/officeDocument/2006/relationships/oleObject" Target="embeddings/oleObject235.bin"/><Relationship Id="rId897" Type="http://schemas.openxmlformats.org/officeDocument/2006/relationships/image" Target="media/image418.wmf"/><Relationship Id="rId105" Type="http://schemas.openxmlformats.org/officeDocument/2006/relationships/image" Target="media/image44.wmf"/><Relationship Id="rId312" Type="http://schemas.openxmlformats.org/officeDocument/2006/relationships/oleObject" Target="embeddings/oleObject165.bin"/><Relationship Id="rId757" Type="http://schemas.openxmlformats.org/officeDocument/2006/relationships/oleObject" Target="embeddings/oleObject401.bin"/><Relationship Id="rId964" Type="http://schemas.openxmlformats.org/officeDocument/2006/relationships/image" Target="media/image449.wmf"/><Relationship Id="rId93" Type="http://schemas.openxmlformats.org/officeDocument/2006/relationships/oleObject" Target="embeddings/oleObject54.bin"/><Relationship Id="rId189" Type="http://schemas.openxmlformats.org/officeDocument/2006/relationships/image" Target="media/image86.wmf"/><Relationship Id="rId396" Type="http://schemas.openxmlformats.org/officeDocument/2006/relationships/oleObject" Target="embeddings/oleObject207.bin"/><Relationship Id="rId617" Type="http://schemas.openxmlformats.org/officeDocument/2006/relationships/image" Target="media/image288.wmf"/><Relationship Id="rId824" Type="http://schemas.openxmlformats.org/officeDocument/2006/relationships/oleObject" Target="embeddings/oleObject439.bin"/><Relationship Id="rId256" Type="http://schemas.openxmlformats.org/officeDocument/2006/relationships/image" Target="media/image119.wmf"/><Relationship Id="rId463" Type="http://schemas.openxmlformats.org/officeDocument/2006/relationships/image" Target="media/image222.wmf"/><Relationship Id="rId670" Type="http://schemas.openxmlformats.org/officeDocument/2006/relationships/image" Target="media/image314.wmf"/><Relationship Id="rId116" Type="http://schemas.openxmlformats.org/officeDocument/2006/relationships/oleObject" Target="embeddings/oleObject66.bin"/><Relationship Id="rId323" Type="http://schemas.openxmlformats.org/officeDocument/2006/relationships/image" Target="media/image152.wmf"/><Relationship Id="rId530" Type="http://schemas.openxmlformats.org/officeDocument/2006/relationships/oleObject" Target="embeddings/oleObject284.bin"/><Relationship Id="rId768" Type="http://schemas.openxmlformats.org/officeDocument/2006/relationships/oleObject" Target="embeddings/oleObject407.bin"/><Relationship Id="rId975" Type="http://schemas.openxmlformats.org/officeDocument/2006/relationships/oleObject" Target="embeddings/oleObject520.bin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34.bin"/><Relationship Id="rId835" Type="http://schemas.openxmlformats.org/officeDocument/2006/relationships/image" Target="media/image390.wmf"/><Relationship Id="rId267" Type="http://schemas.openxmlformats.org/officeDocument/2006/relationships/image" Target="media/image124.wmf"/><Relationship Id="rId474" Type="http://schemas.openxmlformats.org/officeDocument/2006/relationships/oleObject" Target="embeddings/oleObject247.bin"/><Relationship Id="rId1020" Type="http://schemas.openxmlformats.org/officeDocument/2006/relationships/image" Target="media/image476.wmf"/><Relationship Id="rId127" Type="http://schemas.openxmlformats.org/officeDocument/2006/relationships/image" Target="media/image55.wmf"/><Relationship Id="rId681" Type="http://schemas.openxmlformats.org/officeDocument/2006/relationships/oleObject" Target="embeddings/oleObject361.bin"/><Relationship Id="rId779" Type="http://schemas.openxmlformats.org/officeDocument/2006/relationships/oleObject" Target="embeddings/oleObject413.bin"/><Relationship Id="rId902" Type="http://schemas.openxmlformats.org/officeDocument/2006/relationships/oleObject" Target="embeddings/oleObject482.bin"/><Relationship Id="rId986" Type="http://schemas.openxmlformats.org/officeDocument/2006/relationships/image" Target="media/image459.wmf"/><Relationship Id="rId31" Type="http://schemas.openxmlformats.org/officeDocument/2006/relationships/image" Target="media/image18.wmf"/><Relationship Id="rId334" Type="http://schemas.openxmlformats.org/officeDocument/2006/relationships/oleObject" Target="embeddings/oleObject176.bin"/><Relationship Id="rId541" Type="http://schemas.openxmlformats.org/officeDocument/2006/relationships/image" Target="media/image251.wmf"/><Relationship Id="rId639" Type="http://schemas.openxmlformats.org/officeDocument/2006/relationships/image" Target="media/image299.wmf"/><Relationship Id="rId180" Type="http://schemas.openxmlformats.org/officeDocument/2006/relationships/oleObject" Target="embeddings/oleObject98.bin"/><Relationship Id="rId278" Type="http://schemas.openxmlformats.org/officeDocument/2006/relationships/oleObject" Target="embeddings/oleObject148.bin"/><Relationship Id="rId401" Type="http://schemas.openxmlformats.org/officeDocument/2006/relationships/image" Target="media/image191.wmf"/><Relationship Id="rId846" Type="http://schemas.openxmlformats.org/officeDocument/2006/relationships/oleObject" Target="embeddings/oleObject450.bin"/><Relationship Id="rId1031" Type="http://schemas.openxmlformats.org/officeDocument/2006/relationships/oleObject" Target="embeddings/oleObject549.bin"/><Relationship Id="rId485" Type="http://schemas.openxmlformats.org/officeDocument/2006/relationships/oleObject" Target="embeddings/oleObject255.bin"/><Relationship Id="rId692" Type="http://schemas.openxmlformats.org/officeDocument/2006/relationships/image" Target="media/image325.wmf"/><Relationship Id="rId706" Type="http://schemas.openxmlformats.org/officeDocument/2006/relationships/image" Target="media/image332.wmf"/><Relationship Id="rId913" Type="http://schemas.openxmlformats.org/officeDocument/2006/relationships/oleObject" Target="embeddings/oleObject488.bin"/><Relationship Id="rId42" Type="http://schemas.openxmlformats.org/officeDocument/2006/relationships/oleObject" Target="embeddings/oleObject22.bin"/><Relationship Id="rId138" Type="http://schemas.openxmlformats.org/officeDocument/2006/relationships/oleObject" Target="embeddings/oleObject77.bin"/><Relationship Id="rId345" Type="http://schemas.openxmlformats.org/officeDocument/2006/relationships/image" Target="media/image163.wmf"/><Relationship Id="rId552" Type="http://schemas.openxmlformats.org/officeDocument/2006/relationships/oleObject" Target="embeddings/oleObject295.bin"/><Relationship Id="rId997" Type="http://schemas.openxmlformats.org/officeDocument/2006/relationships/oleObject" Target="embeddings/oleObject532.bin"/><Relationship Id="rId191" Type="http://schemas.openxmlformats.org/officeDocument/2006/relationships/image" Target="media/image87.wmf"/><Relationship Id="rId205" Type="http://schemas.openxmlformats.org/officeDocument/2006/relationships/image" Target="media/image94.wmf"/><Relationship Id="rId412" Type="http://schemas.openxmlformats.org/officeDocument/2006/relationships/oleObject" Target="embeddings/oleObject215.bin"/><Relationship Id="rId857" Type="http://schemas.openxmlformats.org/officeDocument/2006/relationships/oleObject" Target="embeddings/oleObject457.bin"/><Relationship Id="rId1042" Type="http://schemas.openxmlformats.org/officeDocument/2006/relationships/image" Target="media/image487.wmf"/><Relationship Id="rId289" Type="http://schemas.openxmlformats.org/officeDocument/2006/relationships/image" Target="media/image135.wmf"/><Relationship Id="rId496" Type="http://schemas.openxmlformats.org/officeDocument/2006/relationships/oleObject" Target="embeddings/oleObject266.bin"/><Relationship Id="rId717" Type="http://schemas.openxmlformats.org/officeDocument/2006/relationships/image" Target="media/image337.wmf"/><Relationship Id="rId924" Type="http://schemas.openxmlformats.org/officeDocument/2006/relationships/image" Target="media/image429.wmf"/><Relationship Id="rId53" Type="http://schemas.openxmlformats.org/officeDocument/2006/relationships/image" Target="media/image22.wmf"/><Relationship Id="rId149" Type="http://schemas.openxmlformats.org/officeDocument/2006/relationships/image" Target="media/image66.wmf"/><Relationship Id="rId356" Type="http://schemas.openxmlformats.org/officeDocument/2006/relationships/oleObject" Target="embeddings/oleObject187.bin"/><Relationship Id="rId563" Type="http://schemas.openxmlformats.org/officeDocument/2006/relationships/image" Target="media/image262.wmf"/><Relationship Id="rId770" Type="http://schemas.openxmlformats.org/officeDocument/2006/relationships/oleObject" Target="embeddings/oleObject408.bin"/><Relationship Id="rId216" Type="http://schemas.openxmlformats.org/officeDocument/2006/relationships/image" Target="media/image100.wmf"/><Relationship Id="rId423" Type="http://schemas.openxmlformats.org/officeDocument/2006/relationships/image" Target="media/image202.wmf"/><Relationship Id="rId868" Type="http://schemas.openxmlformats.org/officeDocument/2006/relationships/image" Target="media/image405.wmf"/><Relationship Id="rId1053" Type="http://schemas.openxmlformats.org/officeDocument/2006/relationships/oleObject" Target="embeddings/oleObject560.bin"/><Relationship Id="rId630" Type="http://schemas.openxmlformats.org/officeDocument/2006/relationships/oleObject" Target="embeddings/oleObject335.bin"/><Relationship Id="rId728" Type="http://schemas.openxmlformats.org/officeDocument/2006/relationships/oleObject" Target="embeddings/oleObject388.bin"/><Relationship Id="rId935" Type="http://schemas.openxmlformats.org/officeDocument/2006/relationships/oleObject" Target="embeddings/oleObject500.bin"/><Relationship Id="rId64" Type="http://schemas.openxmlformats.org/officeDocument/2006/relationships/oleObject" Target="embeddings/oleObject38.bin"/><Relationship Id="rId367" Type="http://schemas.openxmlformats.org/officeDocument/2006/relationships/image" Target="media/image174.wmf"/><Relationship Id="rId574" Type="http://schemas.openxmlformats.org/officeDocument/2006/relationships/image" Target="media/image267.wmf"/><Relationship Id="rId227" Type="http://schemas.openxmlformats.org/officeDocument/2006/relationships/oleObject" Target="embeddings/oleObject121.bin"/><Relationship Id="rId781" Type="http://schemas.openxmlformats.org/officeDocument/2006/relationships/oleObject" Target="embeddings/oleObject414.bin"/><Relationship Id="rId879" Type="http://schemas.openxmlformats.org/officeDocument/2006/relationships/oleObject" Target="embeddings/oleObject468.bin"/><Relationship Id="rId434" Type="http://schemas.openxmlformats.org/officeDocument/2006/relationships/oleObject" Target="embeddings/oleObject226.bin"/><Relationship Id="rId641" Type="http://schemas.openxmlformats.org/officeDocument/2006/relationships/image" Target="media/image300.wmf"/><Relationship Id="rId739" Type="http://schemas.openxmlformats.org/officeDocument/2006/relationships/image" Target="media/image344.wmf"/><Relationship Id="rId1064" Type="http://schemas.openxmlformats.org/officeDocument/2006/relationships/header" Target="header1.xml"/><Relationship Id="rId280" Type="http://schemas.openxmlformats.org/officeDocument/2006/relationships/oleObject" Target="embeddings/oleObject149.bin"/><Relationship Id="rId501" Type="http://schemas.openxmlformats.org/officeDocument/2006/relationships/image" Target="media/image232.wmf"/><Relationship Id="rId946" Type="http://schemas.openxmlformats.org/officeDocument/2006/relationships/image" Target="media/image440.wmf"/><Relationship Id="rId75" Type="http://schemas.openxmlformats.org/officeDocument/2006/relationships/oleObject" Target="embeddings/oleObject44.bin"/><Relationship Id="rId140" Type="http://schemas.openxmlformats.org/officeDocument/2006/relationships/oleObject" Target="embeddings/oleObject78.bin"/><Relationship Id="rId378" Type="http://schemas.openxmlformats.org/officeDocument/2006/relationships/oleObject" Target="embeddings/oleObject198.bin"/><Relationship Id="rId585" Type="http://schemas.openxmlformats.org/officeDocument/2006/relationships/oleObject" Target="embeddings/oleObject312.bin"/><Relationship Id="rId792" Type="http://schemas.openxmlformats.org/officeDocument/2006/relationships/image" Target="media/image372.wmf"/><Relationship Id="rId806" Type="http://schemas.openxmlformats.org/officeDocument/2006/relationships/image" Target="media/image379.wmf"/><Relationship Id="rId6" Type="http://schemas.openxmlformats.org/officeDocument/2006/relationships/endnotes" Target="endnotes.xml"/><Relationship Id="rId238" Type="http://schemas.openxmlformats.org/officeDocument/2006/relationships/image" Target="media/image111.wmf"/><Relationship Id="rId445" Type="http://schemas.openxmlformats.org/officeDocument/2006/relationships/image" Target="media/image213.wmf"/><Relationship Id="rId652" Type="http://schemas.openxmlformats.org/officeDocument/2006/relationships/oleObject" Target="embeddings/oleObject346.bin"/><Relationship Id="rId291" Type="http://schemas.openxmlformats.org/officeDocument/2006/relationships/image" Target="media/image136.wmf"/><Relationship Id="rId305" Type="http://schemas.openxmlformats.org/officeDocument/2006/relationships/image" Target="media/image143.wmf"/><Relationship Id="rId512" Type="http://schemas.openxmlformats.org/officeDocument/2006/relationships/oleObject" Target="embeddings/oleObject275.bin"/><Relationship Id="rId957" Type="http://schemas.openxmlformats.org/officeDocument/2006/relationships/oleObject" Target="embeddings/oleObject511.bin"/><Relationship Id="rId86" Type="http://schemas.openxmlformats.org/officeDocument/2006/relationships/oleObject" Target="embeddings/oleObject50.bin"/><Relationship Id="rId151" Type="http://schemas.openxmlformats.org/officeDocument/2006/relationships/image" Target="media/image67.wmf"/><Relationship Id="rId389" Type="http://schemas.openxmlformats.org/officeDocument/2006/relationships/image" Target="media/image185.wmf"/><Relationship Id="rId596" Type="http://schemas.openxmlformats.org/officeDocument/2006/relationships/oleObject" Target="embeddings/oleObject318.bin"/><Relationship Id="rId817" Type="http://schemas.openxmlformats.org/officeDocument/2006/relationships/oleObject" Target="embeddings/oleObject434.bin"/><Relationship Id="rId1002" Type="http://schemas.openxmlformats.org/officeDocument/2006/relationships/image" Target="media/image467.wmf"/><Relationship Id="rId249" Type="http://schemas.openxmlformats.org/officeDocument/2006/relationships/oleObject" Target="embeddings/oleObject132.bin"/><Relationship Id="rId456" Type="http://schemas.openxmlformats.org/officeDocument/2006/relationships/oleObject" Target="embeddings/oleObject237.bin"/><Relationship Id="rId663" Type="http://schemas.openxmlformats.org/officeDocument/2006/relationships/oleObject" Target="embeddings/oleObject352.bin"/><Relationship Id="rId870" Type="http://schemas.openxmlformats.org/officeDocument/2006/relationships/image" Target="media/image406.wmf"/><Relationship Id="rId13" Type="http://schemas.openxmlformats.org/officeDocument/2006/relationships/image" Target="media/image9.wmf"/><Relationship Id="rId109" Type="http://schemas.openxmlformats.org/officeDocument/2006/relationships/image" Target="media/image46.wmf"/><Relationship Id="rId316" Type="http://schemas.openxmlformats.org/officeDocument/2006/relationships/oleObject" Target="embeddings/oleObject167.bin"/><Relationship Id="rId523" Type="http://schemas.openxmlformats.org/officeDocument/2006/relationships/image" Target="media/image242.wmf"/><Relationship Id="rId968" Type="http://schemas.openxmlformats.org/officeDocument/2006/relationships/image" Target="media/image451.wmf"/><Relationship Id="rId97" Type="http://schemas.openxmlformats.org/officeDocument/2006/relationships/oleObject" Target="embeddings/oleObject56.bin"/><Relationship Id="rId730" Type="http://schemas.openxmlformats.org/officeDocument/2006/relationships/oleObject" Target="embeddings/oleObject389.bin"/><Relationship Id="rId828" Type="http://schemas.openxmlformats.org/officeDocument/2006/relationships/oleObject" Target="embeddings/oleObject441.bin"/><Relationship Id="rId1013" Type="http://schemas.openxmlformats.org/officeDocument/2006/relationships/oleObject" Target="embeddings/oleObject540.bin"/><Relationship Id="rId162" Type="http://schemas.openxmlformats.org/officeDocument/2006/relationships/oleObject" Target="embeddings/oleObject89.bin"/><Relationship Id="rId467" Type="http://schemas.openxmlformats.org/officeDocument/2006/relationships/oleObject" Target="embeddings/oleObject243.bin"/><Relationship Id="rId674" Type="http://schemas.openxmlformats.org/officeDocument/2006/relationships/image" Target="media/image316.wmf"/><Relationship Id="rId881" Type="http://schemas.openxmlformats.org/officeDocument/2006/relationships/oleObject" Target="embeddings/oleObject469.bin"/><Relationship Id="rId979" Type="http://schemas.openxmlformats.org/officeDocument/2006/relationships/image" Target="media/image456.wmf"/><Relationship Id="rId24" Type="http://schemas.openxmlformats.org/officeDocument/2006/relationships/oleObject" Target="embeddings/oleObject9.bin"/><Relationship Id="rId327" Type="http://schemas.openxmlformats.org/officeDocument/2006/relationships/image" Target="media/image154.wmf"/><Relationship Id="rId534" Type="http://schemas.openxmlformats.org/officeDocument/2006/relationships/oleObject" Target="embeddings/oleObject286.bin"/><Relationship Id="rId741" Type="http://schemas.openxmlformats.org/officeDocument/2006/relationships/image" Target="media/image345.wmf"/><Relationship Id="rId839" Type="http://schemas.openxmlformats.org/officeDocument/2006/relationships/image" Target="media/image392.wmf"/><Relationship Id="rId173" Type="http://schemas.openxmlformats.org/officeDocument/2006/relationships/image" Target="media/image78.wmf"/><Relationship Id="rId380" Type="http://schemas.openxmlformats.org/officeDocument/2006/relationships/oleObject" Target="embeddings/oleObject199.bin"/><Relationship Id="rId601" Type="http://schemas.openxmlformats.org/officeDocument/2006/relationships/image" Target="media/image280.wmf"/><Relationship Id="rId1024" Type="http://schemas.openxmlformats.org/officeDocument/2006/relationships/image" Target="media/image478.wmf"/><Relationship Id="rId240" Type="http://schemas.openxmlformats.org/officeDocument/2006/relationships/image" Target="media/image112.wmf"/><Relationship Id="rId478" Type="http://schemas.openxmlformats.org/officeDocument/2006/relationships/oleObject" Target="embeddings/oleObject250.bin"/><Relationship Id="rId685" Type="http://schemas.openxmlformats.org/officeDocument/2006/relationships/oleObject" Target="embeddings/oleObject363.bin"/><Relationship Id="rId892" Type="http://schemas.openxmlformats.org/officeDocument/2006/relationships/oleObject" Target="embeddings/oleObject476.bin"/><Relationship Id="rId906" Type="http://schemas.openxmlformats.org/officeDocument/2006/relationships/image" Target="media/image421.wmf"/><Relationship Id="rId35" Type="http://schemas.openxmlformats.org/officeDocument/2006/relationships/oleObject" Target="embeddings/oleObject15.bin"/><Relationship Id="rId100" Type="http://schemas.openxmlformats.org/officeDocument/2006/relationships/image" Target="media/image42.wmf"/><Relationship Id="rId338" Type="http://schemas.openxmlformats.org/officeDocument/2006/relationships/oleObject" Target="embeddings/oleObject178.bin"/><Relationship Id="rId545" Type="http://schemas.openxmlformats.org/officeDocument/2006/relationships/image" Target="media/image253.wmf"/><Relationship Id="rId752" Type="http://schemas.openxmlformats.org/officeDocument/2006/relationships/image" Target="media/image353.wmf"/><Relationship Id="rId184" Type="http://schemas.openxmlformats.org/officeDocument/2006/relationships/oleObject" Target="embeddings/oleObject100.bin"/><Relationship Id="rId391" Type="http://schemas.openxmlformats.org/officeDocument/2006/relationships/image" Target="media/image186.wmf"/><Relationship Id="rId405" Type="http://schemas.openxmlformats.org/officeDocument/2006/relationships/image" Target="media/image193.wmf"/><Relationship Id="rId612" Type="http://schemas.openxmlformats.org/officeDocument/2006/relationships/oleObject" Target="embeddings/oleObject326.bin"/><Relationship Id="rId1035" Type="http://schemas.openxmlformats.org/officeDocument/2006/relationships/oleObject" Target="embeddings/oleObject551.bin"/><Relationship Id="rId251" Type="http://schemas.openxmlformats.org/officeDocument/2006/relationships/oleObject" Target="embeddings/oleObject133.bin"/><Relationship Id="rId489" Type="http://schemas.openxmlformats.org/officeDocument/2006/relationships/oleObject" Target="embeddings/oleObject259.bin"/><Relationship Id="rId696" Type="http://schemas.openxmlformats.org/officeDocument/2006/relationships/image" Target="media/image327.wmf"/><Relationship Id="rId917" Type="http://schemas.openxmlformats.org/officeDocument/2006/relationships/oleObject" Target="embeddings/oleObject490.bin"/><Relationship Id="rId46" Type="http://schemas.openxmlformats.org/officeDocument/2006/relationships/oleObject" Target="embeddings/oleObject26.bin"/><Relationship Id="rId349" Type="http://schemas.openxmlformats.org/officeDocument/2006/relationships/image" Target="media/image165.wmf"/><Relationship Id="rId556" Type="http://schemas.openxmlformats.org/officeDocument/2006/relationships/oleObject" Target="embeddings/oleObject297.bin"/><Relationship Id="rId763" Type="http://schemas.openxmlformats.org/officeDocument/2006/relationships/oleObject" Target="embeddings/oleObject404.bin"/><Relationship Id="rId111" Type="http://schemas.openxmlformats.org/officeDocument/2006/relationships/image" Target="media/image47.wmf"/><Relationship Id="rId195" Type="http://schemas.openxmlformats.org/officeDocument/2006/relationships/image" Target="media/image89.wmf"/><Relationship Id="rId209" Type="http://schemas.openxmlformats.org/officeDocument/2006/relationships/oleObject" Target="embeddings/oleObject112.bin"/><Relationship Id="rId416" Type="http://schemas.openxmlformats.org/officeDocument/2006/relationships/oleObject" Target="embeddings/oleObject217.bin"/><Relationship Id="rId970" Type="http://schemas.openxmlformats.org/officeDocument/2006/relationships/image" Target="media/image452.wmf"/><Relationship Id="rId1046" Type="http://schemas.openxmlformats.org/officeDocument/2006/relationships/image" Target="media/image489.wmf"/><Relationship Id="rId623" Type="http://schemas.openxmlformats.org/officeDocument/2006/relationships/image" Target="media/image291.wmf"/><Relationship Id="rId830" Type="http://schemas.openxmlformats.org/officeDocument/2006/relationships/oleObject" Target="embeddings/oleObject442.bin"/><Relationship Id="rId928" Type="http://schemas.openxmlformats.org/officeDocument/2006/relationships/image" Target="media/image431.wmf"/><Relationship Id="rId57" Type="http://schemas.openxmlformats.org/officeDocument/2006/relationships/oleObject" Target="embeddings/oleObject34.bin"/><Relationship Id="rId262" Type="http://schemas.openxmlformats.org/officeDocument/2006/relationships/oleObject" Target="embeddings/oleObject140.bin"/><Relationship Id="rId567" Type="http://schemas.openxmlformats.org/officeDocument/2006/relationships/image" Target="media/image264.wmf"/><Relationship Id="rId122" Type="http://schemas.openxmlformats.org/officeDocument/2006/relationships/oleObject" Target="embeddings/oleObject69.bin"/><Relationship Id="rId774" Type="http://schemas.openxmlformats.org/officeDocument/2006/relationships/image" Target="media/image363.wmf"/><Relationship Id="rId981" Type="http://schemas.openxmlformats.org/officeDocument/2006/relationships/image" Target="media/image457.wmf"/><Relationship Id="rId1057" Type="http://schemas.openxmlformats.org/officeDocument/2006/relationships/oleObject" Target="embeddings/oleObject562.bin"/><Relationship Id="rId427" Type="http://schemas.openxmlformats.org/officeDocument/2006/relationships/image" Target="media/image204.wmf"/><Relationship Id="rId634" Type="http://schemas.openxmlformats.org/officeDocument/2006/relationships/oleObject" Target="embeddings/oleObject337.bin"/><Relationship Id="rId841" Type="http://schemas.openxmlformats.org/officeDocument/2006/relationships/image" Target="media/image393.wmf"/><Relationship Id="rId273" Type="http://schemas.openxmlformats.org/officeDocument/2006/relationships/image" Target="media/image127.wmf"/><Relationship Id="rId480" Type="http://schemas.openxmlformats.org/officeDocument/2006/relationships/oleObject" Target="embeddings/oleObject251.bin"/><Relationship Id="rId701" Type="http://schemas.openxmlformats.org/officeDocument/2006/relationships/oleObject" Target="embeddings/oleObject371.bin"/><Relationship Id="rId939" Type="http://schemas.openxmlformats.org/officeDocument/2006/relationships/oleObject" Target="embeddings/oleObject502.bin"/><Relationship Id="rId68" Type="http://schemas.openxmlformats.org/officeDocument/2006/relationships/oleObject" Target="embeddings/oleObject40.bin"/><Relationship Id="rId133" Type="http://schemas.openxmlformats.org/officeDocument/2006/relationships/image" Target="media/image58.wmf"/><Relationship Id="rId340" Type="http://schemas.openxmlformats.org/officeDocument/2006/relationships/oleObject" Target="embeddings/oleObject179.bin"/><Relationship Id="rId578" Type="http://schemas.openxmlformats.org/officeDocument/2006/relationships/image" Target="media/image269.wmf"/><Relationship Id="rId785" Type="http://schemas.openxmlformats.org/officeDocument/2006/relationships/oleObject" Target="embeddings/oleObject416.bin"/><Relationship Id="rId992" Type="http://schemas.openxmlformats.org/officeDocument/2006/relationships/image" Target="media/image462.wmf"/><Relationship Id="rId200" Type="http://schemas.openxmlformats.org/officeDocument/2006/relationships/oleObject" Target="embeddings/oleObject108.bin"/><Relationship Id="rId438" Type="http://schemas.openxmlformats.org/officeDocument/2006/relationships/oleObject" Target="embeddings/oleObject228.bin"/><Relationship Id="rId645" Type="http://schemas.openxmlformats.org/officeDocument/2006/relationships/image" Target="media/image302.wmf"/><Relationship Id="rId852" Type="http://schemas.openxmlformats.org/officeDocument/2006/relationships/oleObject" Target="embeddings/oleObject454.bin"/><Relationship Id="rId284" Type="http://schemas.openxmlformats.org/officeDocument/2006/relationships/oleObject" Target="embeddings/oleObject151.bin"/><Relationship Id="rId491" Type="http://schemas.openxmlformats.org/officeDocument/2006/relationships/oleObject" Target="embeddings/oleObject261.bin"/><Relationship Id="rId505" Type="http://schemas.openxmlformats.org/officeDocument/2006/relationships/oleObject" Target="embeddings/oleObject271.bin"/><Relationship Id="rId712" Type="http://schemas.openxmlformats.org/officeDocument/2006/relationships/image" Target="media/image335.wmf"/><Relationship Id="rId79" Type="http://schemas.openxmlformats.org/officeDocument/2006/relationships/oleObject" Target="embeddings/oleObject46.bin"/><Relationship Id="rId144" Type="http://schemas.openxmlformats.org/officeDocument/2006/relationships/oleObject" Target="embeddings/oleObject80.bin"/><Relationship Id="rId589" Type="http://schemas.openxmlformats.org/officeDocument/2006/relationships/oleObject" Target="embeddings/oleObject314.bin"/><Relationship Id="rId796" Type="http://schemas.openxmlformats.org/officeDocument/2006/relationships/image" Target="media/image374.wmf"/><Relationship Id="rId351" Type="http://schemas.openxmlformats.org/officeDocument/2006/relationships/image" Target="media/image166.wmf"/><Relationship Id="rId449" Type="http://schemas.openxmlformats.org/officeDocument/2006/relationships/image" Target="media/image215.wmf"/><Relationship Id="rId656" Type="http://schemas.openxmlformats.org/officeDocument/2006/relationships/oleObject" Target="embeddings/oleObject348.bin"/><Relationship Id="rId863" Type="http://schemas.openxmlformats.org/officeDocument/2006/relationships/oleObject" Target="embeddings/oleObject460.bin"/><Relationship Id="rId211" Type="http://schemas.openxmlformats.org/officeDocument/2006/relationships/oleObject" Target="embeddings/oleObject113.bin"/><Relationship Id="rId295" Type="http://schemas.openxmlformats.org/officeDocument/2006/relationships/image" Target="media/image138.wmf"/><Relationship Id="rId309" Type="http://schemas.openxmlformats.org/officeDocument/2006/relationships/image" Target="media/image145.wmf"/><Relationship Id="rId516" Type="http://schemas.openxmlformats.org/officeDocument/2006/relationships/oleObject" Target="embeddings/oleObject277.bin"/><Relationship Id="rId723" Type="http://schemas.openxmlformats.org/officeDocument/2006/relationships/oleObject" Target="embeddings/oleObject384.bin"/><Relationship Id="rId930" Type="http://schemas.openxmlformats.org/officeDocument/2006/relationships/image" Target="media/image432.wmf"/><Relationship Id="rId1006" Type="http://schemas.openxmlformats.org/officeDocument/2006/relationships/image" Target="media/image469.wmf"/><Relationship Id="rId155" Type="http://schemas.openxmlformats.org/officeDocument/2006/relationships/image" Target="media/image69.wmf"/><Relationship Id="rId362" Type="http://schemas.openxmlformats.org/officeDocument/2006/relationships/oleObject" Target="embeddings/oleObject190.bin"/><Relationship Id="rId222" Type="http://schemas.openxmlformats.org/officeDocument/2006/relationships/image" Target="media/image103.wmf"/><Relationship Id="rId667" Type="http://schemas.openxmlformats.org/officeDocument/2006/relationships/oleObject" Target="embeddings/oleObject354.bin"/><Relationship Id="rId874" Type="http://schemas.openxmlformats.org/officeDocument/2006/relationships/image" Target="media/image408.wmf"/><Relationship Id="rId17" Type="http://schemas.openxmlformats.org/officeDocument/2006/relationships/image" Target="media/image11.wmf"/><Relationship Id="rId527" Type="http://schemas.openxmlformats.org/officeDocument/2006/relationships/image" Target="media/image244.wmf"/><Relationship Id="rId734" Type="http://schemas.openxmlformats.org/officeDocument/2006/relationships/oleObject" Target="embeddings/oleObject391.bin"/><Relationship Id="rId941" Type="http://schemas.openxmlformats.org/officeDocument/2006/relationships/oleObject" Target="embeddings/oleObject503.bin"/><Relationship Id="rId70" Type="http://schemas.openxmlformats.org/officeDocument/2006/relationships/oleObject" Target="embeddings/oleObject41.bin"/><Relationship Id="rId166" Type="http://schemas.openxmlformats.org/officeDocument/2006/relationships/oleObject" Target="embeddings/oleObject91.bin"/><Relationship Id="rId373" Type="http://schemas.openxmlformats.org/officeDocument/2006/relationships/image" Target="media/image177.wmf"/><Relationship Id="rId580" Type="http://schemas.openxmlformats.org/officeDocument/2006/relationships/image" Target="media/image270.wmf"/><Relationship Id="rId801" Type="http://schemas.openxmlformats.org/officeDocument/2006/relationships/oleObject" Target="embeddings/oleObject424.bin"/><Relationship Id="rId1017" Type="http://schemas.openxmlformats.org/officeDocument/2006/relationships/oleObject" Target="embeddings/oleObject542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24.bin"/><Relationship Id="rId440" Type="http://schemas.openxmlformats.org/officeDocument/2006/relationships/oleObject" Target="embeddings/oleObject229.bin"/><Relationship Id="rId678" Type="http://schemas.openxmlformats.org/officeDocument/2006/relationships/image" Target="media/image318.wmf"/><Relationship Id="rId885" Type="http://schemas.openxmlformats.org/officeDocument/2006/relationships/image" Target="media/image413.wmf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59.bin"/><Relationship Id="rId538" Type="http://schemas.openxmlformats.org/officeDocument/2006/relationships/oleObject" Target="embeddings/oleObject288.bin"/><Relationship Id="rId745" Type="http://schemas.openxmlformats.org/officeDocument/2006/relationships/image" Target="media/image349.wmf"/><Relationship Id="rId952" Type="http://schemas.openxmlformats.org/officeDocument/2006/relationships/image" Target="media/image443.wmf"/><Relationship Id="rId81" Type="http://schemas.openxmlformats.org/officeDocument/2006/relationships/oleObject" Target="embeddings/oleObject47.bin"/><Relationship Id="rId177" Type="http://schemas.openxmlformats.org/officeDocument/2006/relationships/image" Target="media/image80.wmf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15.bin"/><Relationship Id="rId605" Type="http://schemas.openxmlformats.org/officeDocument/2006/relationships/image" Target="media/image282.wmf"/><Relationship Id="rId812" Type="http://schemas.openxmlformats.org/officeDocument/2006/relationships/oleObject" Target="embeddings/oleObject431.bin"/><Relationship Id="rId1028" Type="http://schemas.openxmlformats.org/officeDocument/2006/relationships/image" Target="media/image480.wmf"/><Relationship Id="rId244" Type="http://schemas.openxmlformats.org/officeDocument/2006/relationships/image" Target="media/image114.wmf"/><Relationship Id="rId689" Type="http://schemas.openxmlformats.org/officeDocument/2006/relationships/oleObject" Target="embeddings/oleObject365.bin"/><Relationship Id="rId896" Type="http://schemas.openxmlformats.org/officeDocument/2006/relationships/oleObject" Target="embeddings/oleObject478.bin"/><Relationship Id="rId39" Type="http://schemas.openxmlformats.org/officeDocument/2006/relationships/oleObject" Target="embeddings/oleObject19.bin"/><Relationship Id="rId451" Type="http://schemas.openxmlformats.org/officeDocument/2006/relationships/image" Target="media/image216.wmf"/><Relationship Id="rId549" Type="http://schemas.openxmlformats.org/officeDocument/2006/relationships/image" Target="media/image255.wmf"/><Relationship Id="rId756" Type="http://schemas.openxmlformats.org/officeDocument/2006/relationships/image" Target="media/image355.wmf"/><Relationship Id="rId104" Type="http://schemas.openxmlformats.org/officeDocument/2006/relationships/oleObject" Target="embeddings/oleObject60.bin"/><Relationship Id="rId188" Type="http://schemas.openxmlformats.org/officeDocument/2006/relationships/oleObject" Target="embeddings/oleObject102.bin"/><Relationship Id="rId311" Type="http://schemas.openxmlformats.org/officeDocument/2006/relationships/image" Target="media/image146.wmf"/><Relationship Id="rId395" Type="http://schemas.openxmlformats.org/officeDocument/2006/relationships/image" Target="media/image188.wmf"/><Relationship Id="rId409" Type="http://schemas.openxmlformats.org/officeDocument/2006/relationships/image" Target="media/image195.wmf"/><Relationship Id="rId963" Type="http://schemas.openxmlformats.org/officeDocument/2006/relationships/oleObject" Target="embeddings/oleObject514.bin"/><Relationship Id="rId1039" Type="http://schemas.openxmlformats.org/officeDocument/2006/relationships/oleObject" Target="embeddings/oleObject553.bin"/><Relationship Id="rId92" Type="http://schemas.openxmlformats.org/officeDocument/2006/relationships/image" Target="media/image38.wmf"/><Relationship Id="rId616" Type="http://schemas.openxmlformats.org/officeDocument/2006/relationships/oleObject" Target="embeddings/oleObject328.bin"/><Relationship Id="rId823" Type="http://schemas.openxmlformats.org/officeDocument/2006/relationships/image" Target="media/image384.wmf"/><Relationship Id="rId255" Type="http://schemas.openxmlformats.org/officeDocument/2006/relationships/oleObject" Target="embeddings/oleObject136.bin"/><Relationship Id="rId462" Type="http://schemas.openxmlformats.org/officeDocument/2006/relationships/oleObject" Target="embeddings/oleObject240.bin"/><Relationship Id="rId115" Type="http://schemas.openxmlformats.org/officeDocument/2006/relationships/image" Target="media/image49.wmf"/><Relationship Id="rId322" Type="http://schemas.openxmlformats.org/officeDocument/2006/relationships/oleObject" Target="embeddings/oleObject170.bin"/><Relationship Id="rId767" Type="http://schemas.openxmlformats.org/officeDocument/2006/relationships/image" Target="media/image360.wmf"/><Relationship Id="rId974" Type="http://schemas.openxmlformats.org/officeDocument/2006/relationships/image" Target="media/image454.wmf"/><Relationship Id="rId199" Type="http://schemas.openxmlformats.org/officeDocument/2006/relationships/image" Target="media/image91.wmf"/><Relationship Id="rId627" Type="http://schemas.openxmlformats.org/officeDocument/2006/relationships/image" Target="media/image293.wmf"/><Relationship Id="rId834" Type="http://schemas.openxmlformats.org/officeDocument/2006/relationships/oleObject" Target="embeddings/oleObject444.bin"/><Relationship Id="rId266" Type="http://schemas.openxmlformats.org/officeDocument/2006/relationships/oleObject" Target="embeddings/oleObject142.bin"/><Relationship Id="rId473" Type="http://schemas.openxmlformats.org/officeDocument/2006/relationships/oleObject" Target="embeddings/oleObject246.bin"/><Relationship Id="rId680" Type="http://schemas.openxmlformats.org/officeDocument/2006/relationships/image" Target="media/image319.wmf"/><Relationship Id="rId901" Type="http://schemas.openxmlformats.org/officeDocument/2006/relationships/oleObject" Target="embeddings/oleObject481.bin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71.bin"/><Relationship Id="rId333" Type="http://schemas.openxmlformats.org/officeDocument/2006/relationships/image" Target="media/image157.wmf"/><Relationship Id="rId540" Type="http://schemas.openxmlformats.org/officeDocument/2006/relationships/oleObject" Target="embeddings/oleObject289.bin"/><Relationship Id="rId778" Type="http://schemas.openxmlformats.org/officeDocument/2006/relationships/image" Target="media/image365.wmf"/><Relationship Id="rId985" Type="http://schemas.openxmlformats.org/officeDocument/2006/relationships/oleObject" Target="embeddings/oleObject526.bin"/><Relationship Id="rId638" Type="http://schemas.openxmlformats.org/officeDocument/2006/relationships/oleObject" Target="embeddings/oleObject339.bin"/><Relationship Id="rId845" Type="http://schemas.openxmlformats.org/officeDocument/2006/relationships/image" Target="media/image395.wmf"/><Relationship Id="rId1030" Type="http://schemas.openxmlformats.org/officeDocument/2006/relationships/image" Target="media/image481.wmf"/><Relationship Id="rId277" Type="http://schemas.openxmlformats.org/officeDocument/2006/relationships/image" Target="media/image129.wmf"/><Relationship Id="rId400" Type="http://schemas.openxmlformats.org/officeDocument/2006/relationships/oleObject" Target="embeddings/oleObject209.bin"/><Relationship Id="rId484" Type="http://schemas.openxmlformats.org/officeDocument/2006/relationships/oleObject" Target="embeddings/oleObject254.bin"/><Relationship Id="rId705" Type="http://schemas.openxmlformats.org/officeDocument/2006/relationships/oleObject" Target="embeddings/oleObject373.bin"/><Relationship Id="rId137" Type="http://schemas.openxmlformats.org/officeDocument/2006/relationships/image" Target="media/image60.wmf"/><Relationship Id="rId344" Type="http://schemas.openxmlformats.org/officeDocument/2006/relationships/oleObject" Target="embeddings/oleObject181.bin"/><Relationship Id="rId691" Type="http://schemas.openxmlformats.org/officeDocument/2006/relationships/oleObject" Target="embeddings/oleObject366.bin"/><Relationship Id="rId789" Type="http://schemas.openxmlformats.org/officeDocument/2006/relationships/oleObject" Target="embeddings/oleObject418.bin"/><Relationship Id="rId912" Type="http://schemas.openxmlformats.org/officeDocument/2006/relationships/image" Target="media/image424.wmf"/><Relationship Id="rId996" Type="http://schemas.openxmlformats.org/officeDocument/2006/relationships/image" Target="media/image464.wmf"/><Relationship Id="rId41" Type="http://schemas.openxmlformats.org/officeDocument/2006/relationships/oleObject" Target="embeddings/oleObject21.bin"/><Relationship Id="rId551" Type="http://schemas.openxmlformats.org/officeDocument/2006/relationships/image" Target="media/image256.wmf"/><Relationship Id="rId649" Type="http://schemas.openxmlformats.org/officeDocument/2006/relationships/image" Target="media/image304.wmf"/><Relationship Id="rId856" Type="http://schemas.openxmlformats.org/officeDocument/2006/relationships/image" Target="media/image399.wmf"/><Relationship Id="rId190" Type="http://schemas.openxmlformats.org/officeDocument/2006/relationships/oleObject" Target="embeddings/oleObject103.bin"/><Relationship Id="rId204" Type="http://schemas.openxmlformats.org/officeDocument/2006/relationships/oleObject" Target="embeddings/oleObject110.bin"/><Relationship Id="rId288" Type="http://schemas.openxmlformats.org/officeDocument/2006/relationships/oleObject" Target="embeddings/oleObject153.bin"/><Relationship Id="rId411" Type="http://schemas.openxmlformats.org/officeDocument/2006/relationships/image" Target="media/image196.wmf"/><Relationship Id="rId509" Type="http://schemas.openxmlformats.org/officeDocument/2006/relationships/oleObject" Target="embeddings/oleObject273.bin"/><Relationship Id="rId1041" Type="http://schemas.openxmlformats.org/officeDocument/2006/relationships/oleObject" Target="embeddings/oleObject554.bin"/><Relationship Id="rId495" Type="http://schemas.openxmlformats.org/officeDocument/2006/relationships/oleObject" Target="embeddings/oleObject265.bin"/><Relationship Id="rId716" Type="http://schemas.openxmlformats.org/officeDocument/2006/relationships/oleObject" Target="embeddings/oleObject379.bin"/><Relationship Id="rId923" Type="http://schemas.openxmlformats.org/officeDocument/2006/relationships/oleObject" Target="embeddings/oleObject494.bin"/><Relationship Id="rId52" Type="http://schemas.openxmlformats.org/officeDocument/2006/relationships/oleObject" Target="embeddings/oleObject30.bin"/><Relationship Id="rId148" Type="http://schemas.openxmlformats.org/officeDocument/2006/relationships/oleObject" Target="embeddings/oleObject82.bin"/><Relationship Id="rId355" Type="http://schemas.openxmlformats.org/officeDocument/2006/relationships/image" Target="media/image168.wmf"/><Relationship Id="rId562" Type="http://schemas.openxmlformats.org/officeDocument/2006/relationships/oleObject" Target="embeddings/oleObject300.bin"/><Relationship Id="rId215" Type="http://schemas.openxmlformats.org/officeDocument/2006/relationships/oleObject" Target="embeddings/oleObject115.bin"/><Relationship Id="rId422" Type="http://schemas.openxmlformats.org/officeDocument/2006/relationships/oleObject" Target="embeddings/oleObject220.bin"/><Relationship Id="rId867" Type="http://schemas.openxmlformats.org/officeDocument/2006/relationships/oleObject" Target="embeddings/oleObject462.bin"/><Relationship Id="rId1052" Type="http://schemas.openxmlformats.org/officeDocument/2006/relationships/image" Target="media/image492.wmf"/><Relationship Id="rId299" Type="http://schemas.openxmlformats.org/officeDocument/2006/relationships/image" Target="media/image140.wmf"/><Relationship Id="rId727" Type="http://schemas.openxmlformats.org/officeDocument/2006/relationships/image" Target="media/image339.wmf"/><Relationship Id="rId934" Type="http://schemas.openxmlformats.org/officeDocument/2006/relationships/image" Target="media/image434.wmf"/><Relationship Id="rId63" Type="http://schemas.openxmlformats.org/officeDocument/2006/relationships/image" Target="media/image25.wmf"/><Relationship Id="rId159" Type="http://schemas.openxmlformats.org/officeDocument/2006/relationships/image" Target="media/image71.wmf"/><Relationship Id="rId366" Type="http://schemas.openxmlformats.org/officeDocument/2006/relationships/oleObject" Target="embeddings/oleObject192.bin"/><Relationship Id="rId573" Type="http://schemas.openxmlformats.org/officeDocument/2006/relationships/oleObject" Target="embeddings/oleObject306.bin"/><Relationship Id="rId780" Type="http://schemas.openxmlformats.org/officeDocument/2006/relationships/image" Target="media/image366.wmf"/><Relationship Id="rId226" Type="http://schemas.openxmlformats.org/officeDocument/2006/relationships/image" Target="media/image105.wmf"/><Relationship Id="rId433" Type="http://schemas.openxmlformats.org/officeDocument/2006/relationships/image" Target="media/image207.wmf"/><Relationship Id="rId878" Type="http://schemas.openxmlformats.org/officeDocument/2006/relationships/image" Target="media/image410.wmf"/><Relationship Id="rId1063" Type="http://schemas.openxmlformats.org/officeDocument/2006/relationships/oleObject" Target="embeddings/oleObject565.bin"/><Relationship Id="rId640" Type="http://schemas.openxmlformats.org/officeDocument/2006/relationships/oleObject" Target="embeddings/oleObject340.bin"/><Relationship Id="rId738" Type="http://schemas.openxmlformats.org/officeDocument/2006/relationships/oleObject" Target="embeddings/oleObject394.bin"/><Relationship Id="rId945" Type="http://schemas.openxmlformats.org/officeDocument/2006/relationships/oleObject" Target="embeddings/oleObject505.bin"/><Relationship Id="rId74" Type="http://schemas.openxmlformats.org/officeDocument/2006/relationships/oleObject" Target="embeddings/oleObject43.bin"/><Relationship Id="rId377" Type="http://schemas.openxmlformats.org/officeDocument/2006/relationships/image" Target="media/image179.wmf"/><Relationship Id="rId500" Type="http://schemas.openxmlformats.org/officeDocument/2006/relationships/oleObject" Target="embeddings/oleObject268.bin"/><Relationship Id="rId584" Type="http://schemas.openxmlformats.org/officeDocument/2006/relationships/image" Target="media/image272.wmf"/><Relationship Id="rId805" Type="http://schemas.openxmlformats.org/officeDocument/2006/relationships/oleObject" Target="embeddings/oleObject426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26.bin"/><Relationship Id="rId791" Type="http://schemas.openxmlformats.org/officeDocument/2006/relationships/oleObject" Target="embeddings/oleObject419.bin"/><Relationship Id="rId889" Type="http://schemas.openxmlformats.org/officeDocument/2006/relationships/oleObject" Target="embeddings/oleObject474.bin"/><Relationship Id="rId444" Type="http://schemas.openxmlformats.org/officeDocument/2006/relationships/oleObject" Target="embeddings/oleObject231.bin"/><Relationship Id="rId651" Type="http://schemas.openxmlformats.org/officeDocument/2006/relationships/image" Target="media/image305.wmf"/><Relationship Id="rId749" Type="http://schemas.openxmlformats.org/officeDocument/2006/relationships/image" Target="media/image352.wmf"/><Relationship Id="rId290" Type="http://schemas.openxmlformats.org/officeDocument/2006/relationships/oleObject" Target="embeddings/oleObject154.bin"/><Relationship Id="rId304" Type="http://schemas.openxmlformats.org/officeDocument/2006/relationships/oleObject" Target="embeddings/oleObject161.bin"/><Relationship Id="rId388" Type="http://schemas.openxmlformats.org/officeDocument/2006/relationships/oleObject" Target="embeddings/oleObject203.bin"/><Relationship Id="rId511" Type="http://schemas.openxmlformats.org/officeDocument/2006/relationships/oleObject" Target="embeddings/oleObject274.bin"/><Relationship Id="rId609" Type="http://schemas.openxmlformats.org/officeDocument/2006/relationships/image" Target="media/image284.wmf"/><Relationship Id="rId956" Type="http://schemas.openxmlformats.org/officeDocument/2006/relationships/image" Target="media/image445.wmf"/><Relationship Id="rId85" Type="http://schemas.openxmlformats.org/officeDocument/2006/relationships/oleObject" Target="embeddings/oleObject49.bin"/><Relationship Id="rId150" Type="http://schemas.openxmlformats.org/officeDocument/2006/relationships/oleObject" Target="embeddings/oleObject83.bin"/><Relationship Id="rId595" Type="http://schemas.openxmlformats.org/officeDocument/2006/relationships/image" Target="media/image277.wmf"/><Relationship Id="rId816" Type="http://schemas.openxmlformats.org/officeDocument/2006/relationships/image" Target="media/image382.wmf"/><Relationship Id="rId1001" Type="http://schemas.openxmlformats.org/officeDocument/2006/relationships/oleObject" Target="embeddings/oleObject534.bin"/><Relationship Id="rId248" Type="http://schemas.openxmlformats.org/officeDocument/2006/relationships/image" Target="media/image116.wmf"/><Relationship Id="rId455" Type="http://schemas.openxmlformats.org/officeDocument/2006/relationships/image" Target="media/image218.wmf"/><Relationship Id="rId662" Type="http://schemas.openxmlformats.org/officeDocument/2006/relationships/oleObject" Target="embeddings/oleObject351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62.bin"/><Relationship Id="rId315" Type="http://schemas.openxmlformats.org/officeDocument/2006/relationships/image" Target="media/image148.wmf"/><Relationship Id="rId522" Type="http://schemas.openxmlformats.org/officeDocument/2006/relationships/oleObject" Target="embeddings/oleObject280.bin"/><Relationship Id="rId967" Type="http://schemas.openxmlformats.org/officeDocument/2006/relationships/oleObject" Target="embeddings/oleObject516.bin"/><Relationship Id="rId96" Type="http://schemas.openxmlformats.org/officeDocument/2006/relationships/image" Target="media/image40.wmf"/><Relationship Id="rId161" Type="http://schemas.openxmlformats.org/officeDocument/2006/relationships/image" Target="media/image72.wmf"/><Relationship Id="rId399" Type="http://schemas.openxmlformats.org/officeDocument/2006/relationships/image" Target="media/image190.wmf"/><Relationship Id="rId827" Type="http://schemas.openxmlformats.org/officeDocument/2006/relationships/image" Target="media/image386.wmf"/><Relationship Id="rId1012" Type="http://schemas.openxmlformats.org/officeDocument/2006/relationships/image" Target="media/image472.wmf"/><Relationship Id="rId259" Type="http://schemas.openxmlformats.org/officeDocument/2006/relationships/image" Target="media/image120.wmf"/><Relationship Id="rId466" Type="http://schemas.openxmlformats.org/officeDocument/2006/relationships/oleObject" Target="embeddings/oleObject242.bin"/><Relationship Id="rId673" Type="http://schemas.openxmlformats.org/officeDocument/2006/relationships/oleObject" Target="embeddings/oleObject357.bin"/><Relationship Id="rId880" Type="http://schemas.openxmlformats.org/officeDocument/2006/relationships/image" Target="media/image411.wmf"/><Relationship Id="rId23" Type="http://schemas.openxmlformats.org/officeDocument/2006/relationships/image" Target="media/image14.wmf"/><Relationship Id="rId119" Type="http://schemas.openxmlformats.org/officeDocument/2006/relationships/image" Target="media/image51.wmf"/><Relationship Id="rId326" Type="http://schemas.openxmlformats.org/officeDocument/2006/relationships/oleObject" Target="embeddings/oleObject172.bin"/><Relationship Id="rId533" Type="http://schemas.openxmlformats.org/officeDocument/2006/relationships/image" Target="media/image247.wmf"/><Relationship Id="rId978" Type="http://schemas.openxmlformats.org/officeDocument/2006/relationships/oleObject" Target="embeddings/oleObject522.bin"/><Relationship Id="rId740" Type="http://schemas.openxmlformats.org/officeDocument/2006/relationships/oleObject" Target="embeddings/oleObject395.bin"/><Relationship Id="rId838" Type="http://schemas.openxmlformats.org/officeDocument/2006/relationships/oleObject" Target="embeddings/oleObject446.bin"/><Relationship Id="rId1023" Type="http://schemas.openxmlformats.org/officeDocument/2006/relationships/oleObject" Target="embeddings/oleObject545.bin"/><Relationship Id="rId172" Type="http://schemas.openxmlformats.org/officeDocument/2006/relationships/oleObject" Target="embeddings/oleObject94.bin"/><Relationship Id="rId477" Type="http://schemas.openxmlformats.org/officeDocument/2006/relationships/oleObject" Target="embeddings/oleObject249.bin"/><Relationship Id="rId600" Type="http://schemas.openxmlformats.org/officeDocument/2006/relationships/oleObject" Target="embeddings/oleObject320.bin"/><Relationship Id="rId684" Type="http://schemas.openxmlformats.org/officeDocument/2006/relationships/image" Target="media/image321.wmf"/><Relationship Id="rId337" Type="http://schemas.openxmlformats.org/officeDocument/2006/relationships/image" Target="media/image159.wmf"/><Relationship Id="rId891" Type="http://schemas.openxmlformats.org/officeDocument/2006/relationships/image" Target="media/image415.wmf"/><Relationship Id="rId905" Type="http://schemas.openxmlformats.org/officeDocument/2006/relationships/oleObject" Target="embeddings/oleObject484.bin"/><Relationship Id="rId989" Type="http://schemas.openxmlformats.org/officeDocument/2006/relationships/oleObject" Target="embeddings/oleObject528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91.bin"/><Relationship Id="rId751" Type="http://schemas.openxmlformats.org/officeDocument/2006/relationships/oleObject" Target="embeddings/oleObject398.bin"/><Relationship Id="rId849" Type="http://schemas.openxmlformats.org/officeDocument/2006/relationships/oleObject" Target="embeddings/oleObject452.bin"/><Relationship Id="rId183" Type="http://schemas.openxmlformats.org/officeDocument/2006/relationships/image" Target="media/image83.wmf"/><Relationship Id="rId390" Type="http://schemas.openxmlformats.org/officeDocument/2006/relationships/oleObject" Target="embeddings/oleObject204.bin"/><Relationship Id="rId404" Type="http://schemas.openxmlformats.org/officeDocument/2006/relationships/oleObject" Target="embeddings/oleObject211.bin"/><Relationship Id="rId611" Type="http://schemas.openxmlformats.org/officeDocument/2006/relationships/image" Target="media/image285.wmf"/><Relationship Id="rId1034" Type="http://schemas.openxmlformats.org/officeDocument/2006/relationships/image" Target="media/image483.wmf"/><Relationship Id="rId250" Type="http://schemas.openxmlformats.org/officeDocument/2006/relationships/image" Target="media/image117.wmf"/><Relationship Id="rId488" Type="http://schemas.openxmlformats.org/officeDocument/2006/relationships/oleObject" Target="embeddings/oleObject258.bin"/><Relationship Id="rId695" Type="http://schemas.openxmlformats.org/officeDocument/2006/relationships/oleObject" Target="embeddings/oleObject368.bin"/><Relationship Id="rId709" Type="http://schemas.openxmlformats.org/officeDocument/2006/relationships/oleObject" Target="embeddings/oleObject375.bin"/><Relationship Id="rId916" Type="http://schemas.openxmlformats.org/officeDocument/2006/relationships/image" Target="media/image426.wmf"/><Relationship Id="rId45" Type="http://schemas.openxmlformats.org/officeDocument/2006/relationships/oleObject" Target="embeddings/oleObject25.bin"/><Relationship Id="rId110" Type="http://schemas.openxmlformats.org/officeDocument/2006/relationships/oleObject" Target="embeddings/oleObject63.bin"/><Relationship Id="rId348" Type="http://schemas.openxmlformats.org/officeDocument/2006/relationships/oleObject" Target="embeddings/oleObject183.bin"/><Relationship Id="rId555" Type="http://schemas.openxmlformats.org/officeDocument/2006/relationships/image" Target="media/image258.wmf"/><Relationship Id="rId762" Type="http://schemas.openxmlformats.org/officeDocument/2006/relationships/image" Target="media/image358.wmf"/><Relationship Id="rId194" Type="http://schemas.openxmlformats.org/officeDocument/2006/relationships/oleObject" Target="embeddings/oleObject105.bin"/><Relationship Id="rId208" Type="http://schemas.openxmlformats.org/officeDocument/2006/relationships/image" Target="media/image96.wmf"/><Relationship Id="rId415" Type="http://schemas.openxmlformats.org/officeDocument/2006/relationships/image" Target="media/image198.wmf"/><Relationship Id="rId622" Type="http://schemas.openxmlformats.org/officeDocument/2006/relationships/oleObject" Target="embeddings/oleObject331.bin"/><Relationship Id="rId1045" Type="http://schemas.openxmlformats.org/officeDocument/2006/relationships/oleObject" Target="embeddings/oleObject556.bin"/><Relationship Id="rId261" Type="http://schemas.openxmlformats.org/officeDocument/2006/relationships/image" Target="media/image121.wmf"/><Relationship Id="rId499" Type="http://schemas.openxmlformats.org/officeDocument/2006/relationships/image" Target="media/image231.wmf"/><Relationship Id="rId927" Type="http://schemas.openxmlformats.org/officeDocument/2006/relationships/oleObject" Target="embeddings/oleObject496.bin"/><Relationship Id="rId56" Type="http://schemas.openxmlformats.org/officeDocument/2006/relationships/oleObject" Target="embeddings/oleObject33.bin"/><Relationship Id="rId359" Type="http://schemas.openxmlformats.org/officeDocument/2006/relationships/image" Target="media/image170.wmf"/><Relationship Id="rId566" Type="http://schemas.openxmlformats.org/officeDocument/2006/relationships/oleObject" Target="embeddings/oleObject302.bin"/><Relationship Id="rId773" Type="http://schemas.openxmlformats.org/officeDocument/2006/relationships/oleObject" Target="embeddings/oleObject410.bin"/><Relationship Id="rId121" Type="http://schemas.openxmlformats.org/officeDocument/2006/relationships/image" Target="media/image52.wmf"/><Relationship Id="rId219" Type="http://schemas.openxmlformats.org/officeDocument/2006/relationships/oleObject" Target="embeddings/oleObject117.bin"/><Relationship Id="rId426" Type="http://schemas.openxmlformats.org/officeDocument/2006/relationships/oleObject" Target="embeddings/oleObject222.bin"/><Relationship Id="rId633" Type="http://schemas.openxmlformats.org/officeDocument/2006/relationships/image" Target="media/image296.wmf"/><Relationship Id="rId980" Type="http://schemas.openxmlformats.org/officeDocument/2006/relationships/oleObject" Target="embeddings/oleObject523.bin"/><Relationship Id="rId1056" Type="http://schemas.openxmlformats.org/officeDocument/2006/relationships/image" Target="media/image494.wmf"/><Relationship Id="rId840" Type="http://schemas.openxmlformats.org/officeDocument/2006/relationships/oleObject" Target="embeddings/oleObject447.bin"/><Relationship Id="rId938" Type="http://schemas.openxmlformats.org/officeDocument/2006/relationships/image" Target="media/image436.wmf"/><Relationship Id="rId67" Type="http://schemas.openxmlformats.org/officeDocument/2006/relationships/image" Target="media/image27.wmf"/><Relationship Id="rId272" Type="http://schemas.openxmlformats.org/officeDocument/2006/relationships/oleObject" Target="embeddings/oleObject145.bin"/><Relationship Id="rId577" Type="http://schemas.openxmlformats.org/officeDocument/2006/relationships/oleObject" Target="embeddings/oleObject308.bin"/><Relationship Id="rId700" Type="http://schemas.openxmlformats.org/officeDocument/2006/relationships/image" Target="media/image329.wmf"/><Relationship Id="rId132" Type="http://schemas.openxmlformats.org/officeDocument/2006/relationships/oleObject" Target="embeddings/oleObject74.bin"/><Relationship Id="rId784" Type="http://schemas.openxmlformats.org/officeDocument/2006/relationships/image" Target="media/image368.wmf"/><Relationship Id="rId991" Type="http://schemas.openxmlformats.org/officeDocument/2006/relationships/oleObject" Target="embeddings/oleObject529.bin"/><Relationship Id="rId1067" Type="http://schemas.openxmlformats.org/officeDocument/2006/relationships/theme" Target="theme/theme1.xml"/><Relationship Id="rId437" Type="http://schemas.openxmlformats.org/officeDocument/2006/relationships/image" Target="media/image209.wmf"/><Relationship Id="rId644" Type="http://schemas.openxmlformats.org/officeDocument/2006/relationships/oleObject" Target="embeddings/oleObject342.bin"/><Relationship Id="rId851" Type="http://schemas.openxmlformats.org/officeDocument/2006/relationships/image" Target="media/image397.wmf"/><Relationship Id="rId283" Type="http://schemas.openxmlformats.org/officeDocument/2006/relationships/image" Target="media/image132.wmf"/><Relationship Id="rId490" Type="http://schemas.openxmlformats.org/officeDocument/2006/relationships/oleObject" Target="embeddings/oleObject260.bin"/><Relationship Id="rId504" Type="http://schemas.openxmlformats.org/officeDocument/2006/relationships/oleObject" Target="embeddings/oleObject270.bin"/><Relationship Id="rId711" Type="http://schemas.openxmlformats.org/officeDocument/2006/relationships/oleObject" Target="embeddings/oleObject376.bin"/><Relationship Id="rId949" Type="http://schemas.openxmlformats.org/officeDocument/2006/relationships/oleObject" Target="embeddings/oleObject507.bin"/><Relationship Id="rId78" Type="http://schemas.openxmlformats.org/officeDocument/2006/relationships/image" Target="media/image32.wmf"/><Relationship Id="rId143" Type="http://schemas.openxmlformats.org/officeDocument/2006/relationships/image" Target="media/image63.wmf"/><Relationship Id="rId350" Type="http://schemas.openxmlformats.org/officeDocument/2006/relationships/oleObject" Target="embeddings/oleObject184.bin"/><Relationship Id="rId588" Type="http://schemas.openxmlformats.org/officeDocument/2006/relationships/image" Target="media/image274.wmf"/><Relationship Id="rId795" Type="http://schemas.openxmlformats.org/officeDocument/2006/relationships/oleObject" Target="embeddings/oleObject421.bin"/><Relationship Id="rId809" Type="http://schemas.openxmlformats.org/officeDocument/2006/relationships/image" Target="media/image380.wmf"/><Relationship Id="rId9" Type="http://schemas.openxmlformats.org/officeDocument/2006/relationships/image" Target="media/image7.wmf"/><Relationship Id="rId210" Type="http://schemas.openxmlformats.org/officeDocument/2006/relationships/image" Target="media/image97.wmf"/><Relationship Id="rId448" Type="http://schemas.openxmlformats.org/officeDocument/2006/relationships/oleObject" Target="embeddings/oleObject233.bin"/><Relationship Id="rId655" Type="http://schemas.openxmlformats.org/officeDocument/2006/relationships/image" Target="media/image307.wmf"/><Relationship Id="rId862" Type="http://schemas.openxmlformats.org/officeDocument/2006/relationships/image" Target="media/image402.wmf"/><Relationship Id="rId294" Type="http://schemas.openxmlformats.org/officeDocument/2006/relationships/oleObject" Target="embeddings/oleObject156.bin"/><Relationship Id="rId308" Type="http://schemas.openxmlformats.org/officeDocument/2006/relationships/oleObject" Target="embeddings/oleObject163.bin"/><Relationship Id="rId515" Type="http://schemas.openxmlformats.org/officeDocument/2006/relationships/image" Target="media/image238.wmf"/><Relationship Id="rId722" Type="http://schemas.openxmlformats.org/officeDocument/2006/relationships/oleObject" Target="embeddings/oleObject383.bin"/><Relationship Id="rId89" Type="http://schemas.openxmlformats.org/officeDocument/2006/relationships/oleObject" Target="embeddings/oleObject52.bin"/><Relationship Id="rId154" Type="http://schemas.openxmlformats.org/officeDocument/2006/relationships/oleObject" Target="embeddings/oleObject85.bin"/><Relationship Id="rId361" Type="http://schemas.openxmlformats.org/officeDocument/2006/relationships/image" Target="media/image171.wmf"/><Relationship Id="rId599" Type="http://schemas.openxmlformats.org/officeDocument/2006/relationships/image" Target="media/image279.wmf"/><Relationship Id="rId1005" Type="http://schemas.openxmlformats.org/officeDocument/2006/relationships/oleObject" Target="embeddings/oleObject536.bin"/><Relationship Id="rId459" Type="http://schemas.openxmlformats.org/officeDocument/2006/relationships/image" Target="media/image220.wmf"/><Relationship Id="rId666" Type="http://schemas.openxmlformats.org/officeDocument/2006/relationships/image" Target="media/image312.wmf"/><Relationship Id="rId873" Type="http://schemas.openxmlformats.org/officeDocument/2006/relationships/oleObject" Target="embeddings/oleObject465.bin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18.bin"/><Relationship Id="rId319" Type="http://schemas.openxmlformats.org/officeDocument/2006/relationships/image" Target="media/image150.wmf"/><Relationship Id="rId526" Type="http://schemas.openxmlformats.org/officeDocument/2006/relationships/oleObject" Target="embeddings/oleObject282.bin"/><Relationship Id="rId733" Type="http://schemas.openxmlformats.org/officeDocument/2006/relationships/image" Target="media/image342.wmf"/><Relationship Id="rId940" Type="http://schemas.openxmlformats.org/officeDocument/2006/relationships/image" Target="media/image437.wmf"/><Relationship Id="rId1016" Type="http://schemas.openxmlformats.org/officeDocument/2006/relationships/image" Target="media/image474.wmf"/><Relationship Id="rId165" Type="http://schemas.openxmlformats.org/officeDocument/2006/relationships/image" Target="media/image74.wmf"/><Relationship Id="rId372" Type="http://schemas.openxmlformats.org/officeDocument/2006/relationships/oleObject" Target="embeddings/oleObject195.bin"/><Relationship Id="rId677" Type="http://schemas.openxmlformats.org/officeDocument/2006/relationships/oleObject" Target="embeddings/oleObject359.bin"/><Relationship Id="rId800" Type="http://schemas.openxmlformats.org/officeDocument/2006/relationships/image" Target="media/image376.wmf"/><Relationship Id="rId232" Type="http://schemas.openxmlformats.org/officeDocument/2006/relationships/image" Target="media/image108.wmf"/><Relationship Id="rId884" Type="http://schemas.openxmlformats.org/officeDocument/2006/relationships/oleObject" Target="embeddings/oleObject471.bin"/><Relationship Id="rId27" Type="http://schemas.openxmlformats.org/officeDocument/2006/relationships/image" Target="media/image16.wmf"/><Relationship Id="rId537" Type="http://schemas.openxmlformats.org/officeDocument/2006/relationships/image" Target="media/image249.wmf"/><Relationship Id="rId744" Type="http://schemas.openxmlformats.org/officeDocument/2006/relationships/image" Target="media/image348.wmf"/><Relationship Id="rId951" Type="http://schemas.openxmlformats.org/officeDocument/2006/relationships/oleObject" Target="embeddings/oleObject508.bin"/><Relationship Id="rId80" Type="http://schemas.openxmlformats.org/officeDocument/2006/relationships/image" Target="media/image33.wmf"/><Relationship Id="rId176" Type="http://schemas.openxmlformats.org/officeDocument/2006/relationships/oleObject" Target="embeddings/oleObject96.bin"/><Relationship Id="rId383" Type="http://schemas.openxmlformats.org/officeDocument/2006/relationships/image" Target="media/image182.wmf"/><Relationship Id="rId590" Type="http://schemas.openxmlformats.org/officeDocument/2006/relationships/image" Target="media/image275.wmf"/><Relationship Id="rId604" Type="http://schemas.openxmlformats.org/officeDocument/2006/relationships/oleObject" Target="embeddings/oleObject322.bin"/><Relationship Id="rId811" Type="http://schemas.openxmlformats.org/officeDocument/2006/relationships/oleObject" Target="embeddings/oleObject430.bin"/><Relationship Id="rId1027" Type="http://schemas.openxmlformats.org/officeDocument/2006/relationships/oleObject" Target="embeddings/oleObject547.bin"/><Relationship Id="rId243" Type="http://schemas.openxmlformats.org/officeDocument/2006/relationships/oleObject" Target="embeddings/oleObject129.bin"/><Relationship Id="rId450" Type="http://schemas.openxmlformats.org/officeDocument/2006/relationships/oleObject" Target="embeddings/oleObject234.bin"/><Relationship Id="rId688" Type="http://schemas.openxmlformats.org/officeDocument/2006/relationships/image" Target="media/image323.wmf"/><Relationship Id="rId895" Type="http://schemas.openxmlformats.org/officeDocument/2006/relationships/image" Target="media/image417.wmf"/><Relationship Id="rId909" Type="http://schemas.openxmlformats.org/officeDocument/2006/relationships/oleObject" Target="embeddings/oleObject486.bin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59.bin"/><Relationship Id="rId310" Type="http://schemas.openxmlformats.org/officeDocument/2006/relationships/oleObject" Target="embeddings/oleObject164.bin"/><Relationship Id="rId548" Type="http://schemas.openxmlformats.org/officeDocument/2006/relationships/oleObject" Target="embeddings/oleObject293.bin"/><Relationship Id="rId755" Type="http://schemas.openxmlformats.org/officeDocument/2006/relationships/oleObject" Target="embeddings/oleObject400.bin"/><Relationship Id="rId962" Type="http://schemas.openxmlformats.org/officeDocument/2006/relationships/image" Target="media/image448.wmf"/><Relationship Id="rId91" Type="http://schemas.openxmlformats.org/officeDocument/2006/relationships/oleObject" Target="embeddings/oleObject53.bin"/><Relationship Id="rId187" Type="http://schemas.openxmlformats.org/officeDocument/2006/relationships/image" Target="media/image85.wmf"/><Relationship Id="rId394" Type="http://schemas.openxmlformats.org/officeDocument/2006/relationships/oleObject" Target="embeddings/oleObject206.bin"/><Relationship Id="rId408" Type="http://schemas.openxmlformats.org/officeDocument/2006/relationships/oleObject" Target="embeddings/oleObject213.bin"/><Relationship Id="rId615" Type="http://schemas.openxmlformats.org/officeDocument/2006/relationships/image" Target="media/image287.wmf"/><Relationship Id="rId822" Type="http://schemas.openxmlformats.org/officeDocument/2006/relationships/oleObject" Target="embeddings/oleObject438.bin"/><Relationship Id="rId1038" Type="http://schemas.openxmlformats.org/officeDocument/2006/relationships/image" Target="media/image485.wmf"/><Relationship Id="rId254" Type="http://schemas.openxmlformats.org/officeDocument/2006/relationships/oleObject" Target="embeddings/oleObject135.bin"/><Relationship Id="rId699" Type="http://schemas.openxmlformats.org/officeDocument/2006/relationships/oleObject" Target="embeddings/oleObject370.bin"/><Relationship Id="rId49" Type="http://schemas.openxmlformats.org/officeDocument/2006/relationships/image" Target="media/image20.wmf"/><Relationship Id="rId114" Type="http://schemas.openxmlformats.org/officeDocument/2006/relationships/oleObject" Target="embeddings/oleObject65.bin"/><Relationship Id="rId461" Type="http://schemas.openxmlformats.org/officeDocument/2006/relationships/image" Target="media/image221.wmf"/><Relationship Id="rId559" Type="http://schemas.openxmlformats.org/officeDocument/2006/relationships/image" Target="media/image260.wmf"/><Relationship Id="rId766" Type="http://schemas.openxmlformats.org/officeDocument/2006/relationships/oleObject" Target="embeddings/oleObject406.bin"/><Relationship Id="rId198" Type="http://schemas.openxmlformats.org/officeDocument/2006/relationships/oleObject" Target="embeddings/oleObject107.bin"/><Relationship Id="rId321" Type="http://schemas.openxmlformats.org/officeDocument/2006/relationships/image" Target="media/image151.wmf"/><Relationship Id="rId419" Type="http://schemas.openxmlformats.org/officeDocument/2006/relationships/image" Target="media/image200.wmf"/><Relationship Id="rId626" Type="http://schemas.openxmlformats.org/officeDocument/2006/relationships/oleObject" Target="embeddings/oleObject333.bin"/><Relationship Id="rId973" Type="http://schemas.openxmlformats.org/officeDocument/2006/relationships/oleObject" Target="embeddings/oleObject519.bin"/><Relationship Id="rId1049" Type="http://schemas.openxmlformats.org/officeDocument/2006/relationships/oleObject" Target="embeddings/oleObject558.bin"/><Relationship Id="rId833" Type="http://schemas.openxmlformats.org/officeDocument/2006/relationships/image" Target="media/image389.wmf"/><Relationship Id="rId265" Type="http://schemas.openxmlformats.org/officeDocument/2006/relationships/image" Target="media/image123.wmf"/><Relationship Id="rId472" Type="http://schemas.openxmlformats.org/officeDocument/2006/relationships/image" Target="media/image226.wmf"/><Relationship Id="rId900" Type="http://schemas.openxmlformats.org/officeDocument/2006/relationships/oleObject" Target="embeddings/oleObject480.bin"/><Relationship Id="rId125" Type="http://schemas.openxmlformats.org/officeDocument/2006/relationships/image" Target="media/image54.wmf"/><Relationship Id="rId332" Type="http://schemas.openxmlformats.org/officeDocument/2006/relationships/oleObject" Target="embeddings/oleObject175.bin"/><Relationship Id="rId777" Type="http://schemas.openxmlformats.org/officeDocument/2006/relationships/oleObject" Target="embeddings/oleObject412.bin"/><Relationship Id="rId984" Type="http://schemas.openxmlformats.org/officeDocument/2006/relationships/oleObject" Target="embeddings/oleObject525.bin"/><Relationship Id="rId637" Type="http://schemas.openxmlformats.org/officeDocument/2006/relationships/image" Target="media/image298.wmf"/><Relationship Id="rId844" Type="http://schemas.openxmlformats.org/officeDocument/2006/relationships/oleObject" Target="embeddings/oleObject449.bin"/><Relationship Id="rId276" Type="http://schemas.openxmlformats.org/officeDocument/2006/relationships/oleObject" Target="embeddings/oleObject147.bin"/><Relationship Id="rId483" Type="http://schemas.openxmlformats.org/officeDocument/2006/relationships/oleObject" Target="embeddings/oleObject253.bin"/><Relationship Id="rId690" Type="http://schemas.openxmlformats.org/officeDocument/2006/relationships/image" Target="media/image324.wmf"/><Relationship Id="rId704" Type="http://schemas.openxmlformats.org/officeDocument/2006/relationships/image" Target="media/image331.wmf"/><Relationship Id="rId911" Type="http://schemas.openxmlformats.org/officeDocument/2006/relationships/oleObject" Target="embeddings/oleObject487.bin"/><Relationship Id="rId40" Type="http://schemas.openxmlformats.org/officeDocument/2006/relationships/oleObject" Target="embeddings/oleObject20.bin"/><Relationship Id="rId136" Type="http://schemas.openxmlformats.org/officeDocument/2006/relationships/oleObject" Target="embeddings/oleObject76.bin"/><Relationship Id="rId343" Type="http://schemas.openxmlformats.org/officeDocument/2006/relationships/image" Target="media/image162.wmf"/><Relationship Id="rId550" Type="http://schemas.openxmlformats.org/officeDocument/2006/relationships/oleObject" Target="embeddings/oleObject294.bin"/><Relationship Id="rId788" Type="http://schemas.openxmlformats.org/officeDocument/2006/relationships/image" Target="media/image370.wmf"/><Relationship Id="rId995" Type="http://schemas.openxmlformats.org/officeDocument/2006/relationships/oleObject" Target="embeddings/oleObject531.bin"/><Relationship Id="rId203" Type="http://schemas.openxmlformats.org/officeDocument/2006/relationships/image" Target="media/image93.wmf"/><Relationship Id="rId648" Type="http://schemas.openxmlformats.org/officeDocument/2006/relationships/oleObject" Target="embeddings/oleObject344.bin"/><Relationship Id="rId855" Type="http://schemas.openxmlformats.org/officeDocument/2006/relationships/oleObject" Target="embeddings/oleObject456.bin"/><Relationship Id="rId1040" Type="http://schemas.openxmlformats.org/officeDocument/2006/relationships/image" Target="media/image486.wmf"/><Relationship Id="rId287" Type="http://schemas.openxmlformats.org/officeDocument/2006/relationships/image" Target="media/image134.wmf"/><Relationship Id="rId410" Type="http://schemas.openxmlformats.org/officeDocument/2006/relationships/oleObject" Target="embeddings/oleObject214.bin"/><Relationship Id="rId494" Type="http://schemas.openxmlformats.org/officeDocument/2006/relationships/oleObject" Target="embeddings/oleObject264.bin"/><Relationship Id="rId508" Type="http://schemas.openxmlformats.org/officeDocument/2006/relationships/image" Target="media/image235.wmf"/><Relationship Id="rId715" Type="http://schemas.openxmlformats.org/officeDocument/2006/relationships/oleObject" Target="embeddings/oleObject378.bin"/><Relationship Id="rId922" Type="http://schemas.openxmlformats.org/officeDocument/2006/relationships/image" Target="media/image428.wmf"/><Relationship Id="rId147" Type="http://schemas.openxmlformats.org/officeDocument/2006/relationships/image" Target="media/image65.wmf"/><Relationship Id="rId354" Type="http://schemas.openxmlformats.org/officeDocument/2006/relationships/oleObject" Target="embeddings/oleObject186.bin"/><Relationship Id="rId799" Type="http://schemas.openxmlformats.org/officeDocument/2006/relationships/oleObject" Target="embeddings/oleObject423.bin"/><Relationship Id="rId51" Type="http://schemas.openxmlformats.org/officeDocument/2006/relationships/image" Target="media/image21.wmf"/><Relationship Id="rId561" Type="http://schemas.openxmlformats.org/officeDocument/2006/relationships/image" Target="media/image261.wmf"/><Relationship Id="rId659" Type="http://schemas.openxmlformats.org/officeDocument/2006/relationships/image" Target="media/image309.wmf"/><Relationship Id="rId866" Type="http://schemas.openxmlformats.org/officeDocument/2006/relationships/image" Target="media/image404.wmf"/><Relationship Id="rId214" Type="http://schemas.openxmlformats.org/officeDocument/2006/relationships/image" Target="media/image99.wmf"/><Relationship Id="rId298" Type="http://schemas.openxmlformats.org/officeDocument/2006/relationships/oleObject" Target="embeddings/oleObject158.bin"/><Relationship Id="rId421" Type="http://schemas.openxmlformats.org/officeDocument/2006/relationships/image" Target="media/image201.wmf"/><Relationship Id="rId519" Type="http://schemas.openxmlformats.org/officeDocument/2006/relationships/image" Target="media/image240.wmf"/><Relationship Id="rId1051" Type="http://schemas.openxmlformats.org/officeDocument/2006/relationships/oleObject" Target="embeddings/oleObject559.bin"/><Relationship Id="rId158" Type="http://schemas.openxmlformats.org/officeDocument/2006/relationships/oleObject" Target="embeddings/oleObject87.bin"/><Relationship Id="rId726" Type="http://schemas.openxmlformats.org/officeDocument/2006/relationships/oleObject" Target="embeddings/oleObject387.bin"/><Relationship Id="rId933" Type="http://schemas.openxmlformats.org/officeDocument/2006/relationships/oleObject" Target="embeddings/oleObject499.bin"/><Relationship Id="rId1009" Type="http://schemas.openxmlformats.org/officeDocument/2006/relationships/oleObject" Target="embeddings/oleObject538.bin"/><Relationship Id="rId62" Type="http://schemas.openxmlformats.org/officeDocument/2006/relationships/oleObject" Target="embeddings/oleObject37.bin"/><Relationship Id="rId365" Type="http://schemas.openxmlformats.org/officeDocument/2006/relationships/image" Target="media/image173.wmf"/><Relationship Id="rId572" Type="http://schemas.openxmlformats.org/officeDocument/2006/relationships/oleObject" Target="embeddings/oleObject305.bin"/><Relationship Id="rId225" Type="http://schemas.openxmlformats.org/officeDocument/2006/relationships/oleObject" Target="embeddings/oleObject120.bin"/><Relationship Id="rId432" Type="http://schemas.openxmlformats.org/officeDocument/2006/relationships/oleObject" Target="embeddings/oleObject225.bin"/><Relationship Id="rId877" Type="http://schemas.openxmlformats.org/officeDocument/2006/relationships/oleObject" Target="embeddings/oleObject467.bin"/><Relationship Id="rId1062" Type="http://schemas.openxmlformats.org/officeDocument/2006/relationships/image" Target="media/image497.wmf"/><Relationship Id="rId737" Type="http://schemas.openxmlformats.org/officeDocument/2006/relationships/oleObject" Target="embeddings/oleObject393.bin"/><Relationship Id="rId944" Type="http://schemas.openxmlformats.org/officeDocument/2006/relationships/image" Target="media/image439.wmf"/><Relationship Id="rId73" Type="http://schemas.openxmlformats.org/officeDocument/2006/relationships/image" Target="media/image30.wmf"/><Relationship Id="rId169" Type="http://schemas.openxmlformats.org/officeDocument/2006/relationships/image" Target="media/image76.wmf"/><Relationship Id="rId376" Type="http://schemas.openxmlformats.org/officeDocument/2006/relationships/oleObject" Target="embeddings/oleObject197.bin"/><Relationship Id="rId583" Type="http://schemas.openxmlformats.org/officeDocument/2006/relationships/oleObject" Target="embeddings/oleObject311.bin"/><Relationship Id="rId790" Type="http://schemas.openxmlformats.org/officeDocument/2006/relationships/image" Target="media/image371.wmf"/><Relationship Id="rId804" Type="http://schemas.openxmlformats.org/officeDocument/2006/relationships/image" Target="media/image378.wmf"/><Relationship Id="rId4" Type="http://schemas.openxmlformats.org/officeDocument/2006/relationships/webSettings" Target="webSettings.xml"/><Relationship Id="rId236" Type="http://schemas.openxmlformats.org/officeDocument/2006/relationships/image" Target="media/image110.wmf"/><Relationship Id="rId443" Type="http://schemas.openxmlformats.org/officeDocument/2006/relationships/image" Target="media/image212.wmf"/><Relationship Id="rId650" Type="http://schemas.openxmlformats.org/officeDocument/2006/relationships/oleObject" Target="embeddings/oleObject345.bin"/><Relationship Id="rId888" Type="http://schemas.openxmlformats.org/officeDocument/2006/relationships/oleObject" Target="embeddings/oleObject473.bin"/><Relationship Id="rId303" Type="http://schemas.openxmlformats.org/officeDocument/2006/relationships/image" Target="media/image142.wmf"/><Relationship Id="rId748" Type="http://schemas.openxmlformats.org/officeDocument/2006/relationships/oleObject" Target="embeddings/oleObject396.bin"/><Relationship Id="rId955" Type="http://schemas.openxmlformats.org/officeDocument/2006/relationships/oleObject" Target="embeddings/oleObject510.bin"/><Relationship Id="rId84" Type="http://schemas.openxmlformats.org/officeDocument/2006/relationships/image" Target="media/image35.wmf"/><Relationship Id="rId387" Type="http://schemas.openxmlformats.org/officeDocument/2006/relationships/image" Target="media/image184.wmf"/><Relationship Id="rId510" Type="http://schemas.openxmlformats.org/officeDocument/2006/relationships/image" Target="media/image236.wmf"/><Relationship Id="rId594" Type="http://schemas.openxmlformats.org/officeDocument/2006/relationships/oleObject" Target="embeddings/oleObject317.bin"/><Relationship Id="rId608" Type="http://schemas.openxmlformats.org/officeDocument/2006/relationships/oleObject" Target="embeddings/oleObject324.bin"/><Relationship Id="rId815" Type="http://schemas.openxmlformats.org/officeDocument/2006/relationships/oleObject" Target="embeddings/oleObject433.bin"/><Relationship Id="rId247" Type="http://schemas.openxmlformats.org/officeDocument/2006/relationships/oleObject" Target="embeddings/oleObject131.bin"/><Relationship Id="rId899" Type="http://schemas.openxmlformats.org/officeDocument/2006/relationships/image" Target="media/image419.wmf"/><Relationship Id="rId1000" Type="http://schemas.openxmlformats.org/officeDocument/2006/relationships/image" Target="media/image466.wmf"/><Relationship Id="rId107" Type="http://schemas.openxmlformats.org/officeDocument/2006/relationships/image" Target="media/image45.wmf"/><Relationship Id="rId454" Type="http://schemas.openxmlformats.org/officeDocument/2006/relationships/oleObject" Target="embeddings/oleObject236.bin"/><Relationship Id="rId661" Type="http://schemas.openxmlformats.org/officeDocument/2006/relationships/image" Target="media/image310.wmf"/><Relationship Id="rId759" Type="http://schemas.openxmlformats.org/officeDocument/2006/relationships/oleObject" Target="embeddings/oleObject402.bin"/><Relationship Id="rId966" Type="http://schemas.openxmlformats.org/officeDocument/2006/relationships/image" Target="media/image450.wmf"/><Relationship Id="rId11" Type="http://schemas.openxmlformats.org/officeDocument/2006/relationships/image" Target="media/image8.wmf"/><Relationship Id="rId314" Type="http://schemas.openxmlformats.org/officeDocument/2006/relationships/oleObject" Target="embeddings/oleObject166.bin"/><Relationship Id="rId398" Type="http://schemas.openxmlformats.org/officeDocument/2006/relationships/oleObject" Target="embeddings/oleObject208.bin"/><Relationship Id="rId521" Type="http://schemas.openxmlformats.org/officeDocument/2006/relationships/image" Target="media/image241.wmf"/><Relationship Id="rId619" Type="http://schemas.openxmlformats.org/officeDocument/2006/relationships/image" Target="media/image289.wmf"/><Relationship Id="rId95" Type="http://schemas.openxmlformats.org/officeDocument/2006/relationships/oleObject" Target="embeddings/oleObject55.bin"/><Relationship Id="rId160" Type="http://schemas.openxmlformats.org/officeDocument/2006/relationships/oleObject" Target="embeddings/oleObject88.bin"/><Relationship Id="rId826" Type="http://schemas.openxmlformats.org/officeDocument/2006/relationships/oleObject" Target="embeddings/oleObject440.bin"/><Relationship Id="rId1011" Type="http://schemas.openxmlformats.org/officeDocument/2006/relationships/oleObject" Target="embeddings/oleObject539.bin"/><Relationship Id="rId258" Type="http://schemas.openxmlformats.org/officeDocument/2006/relationships/oleObject" Target="embeddings/oleObject138.bin"/><Relationship Id="rId465" Type="http://schemas.openxmlformats.org/officeDocument/2006/relationships/image" Target="media/image223.wmf"/><Relationship Id="rId672" Type="http://schemas.openxmlformats.org/officeDocument/2006/relationships/image" Target="media/image315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67.bin"/><Relationship Id="rId325" Type="http://schemas.openxmlformats.org/officeDocument/2006/relationships/image" Target="media/image153.wmf"/><Relationship Id="rId532" Type="http://schemas.openxmlformats.org/officeDocument/2006/relationships/oleObject" Target="embeddings/oleObject285.bin"/><Relationship Id="rId977" Type="http://schemas.openxmlformats.org/officeDocument/2006/relationships/oleObject" Target="embeddings/oleObject521.bin"/><Relationship Id="rId171" Type="http://schemas.openxmlformats.org/officeDocument/2006/relationships/image" Target="media/image77.wmf"/><Relationship Id="rId837" Type="http://schemas.openxmlformats.org/officeDocument/2006/relationships/image" Target="media/image391.wmf"/><Relationship Id="rId1022" Type="http://schemas.openxmlformats.org/officeDocument/2006/relationships/image" Target="media/image477.wmf"/><Relationship Id="rId269" Type="http://schemas.openxmlformats.org/officeDocument/2006/relationships/image" Target="media/image125.wmf"/><Relationship Id="rId476" Type="http://schemas.openxmlformats.org/officeDocument/2006/relationships/oleObject" Target="embeddings/oleObject248.bin"/><Relationship Id="rId683" Type="http://schemas.openxmlformats.org/officeDocument/2006/relationships/oleObject" Target="embeddings/oleObject362.bin"/><Relationship Id="rId890" Type="http://schemas.openxmlformats.org/officeDocument/2006/relationships/oleObject" Target="embeddings/oleObject475.bin"/><Relationship Id="rId904" Type="http://schemas.openxmlformats.org/officeDocument/2006/relationships/image" Target="media/image420.wmf"/><Relationship Id="rId33" Type="http://schemas.openxmlformats.org/officeDocument/2006/relationships/image" Target="media/image19.wmf"/><Relationship Id="rId129" Type="http://schemas.openxmlformats.org/officeDocument/2006/relationships/image" Target="media/image56.wmf"/><Relationship Id="rId336" Type="http://schemas.openxmlformats.org/officeDocument/2006/relationships/oleObject" Target="embeddings/oleObject177.bin"/><Relationship Id="rId543" Type="http://schemas.openxmlformats.org/officeDocument/2006/relationships/image" Target="media/image252.wmf"/><Relationship Id="rId988" Type="http://schemas.openxmlformats.org/officeDocument/2006/relationships/image" Target="media/image460.wmf"/><Relationship Id="rId182" Type="http://schemas.openxmlformats.org/officeDocument/2006/relationships/oleObject" Target="embeddings/oleObject99.bin"/><Relationship Id="rId403" Type="http://schemas.openxmlformats.org/officeDocument/2006/relationships/image" Target="media/image192.wmf"/><Relationship Id="rId750" Type="http://schemas.openxmlformats.org/officeDocument/2006/relationships/oleObject" Target="embeddings/oleObject397.bin"/><Relationship Id="rId848" Type="http://schemas.openxmlformats.org/officeDocument/2006/relationships/oleObject" Target="embeddings/oleObject451.bin"/><Relationship Id="rId1033" Type="http://schemas.openxmlformats.org/officeDocument/2006/relationships/oleObject" Target="embeddings/oleObject550.bin"/><Relationship Id="rId487" Type="http://schemas.openxmlformats.org/officeDocument/2006/relationships/oleObject" Target="embeddings/oleObject257.bin"/><Relationship Id="rId610" Type="http://schemas.openxmlformats.org/officeDocument/2006/relationships/oleObject" Target="embeddings/oleObject325.bin"/><Relationship Id="rId694" Type="http://schemas.openxmlformats.org/officeDocument/2006/relationships/image" Target="media/image326.wmf"/><Relationship Id="rId708" Type="http://schemas.openxmlformats.org/officeDocument/2006/relationships/image" Target="media/image333.wmf"/><Relationship Id="rId915" Type="http://schemas.openxmlformats.org/officeDocument/2006/relationships/oleObject" Target="embeddings/oleObject489.bin"/><Relationship Id="rId347" Type="http://schemas.openxmlformats.org/officeDocument/2006/relationships/image" Target="media/image164.wmf"/><Relationship Id="rId999" Type="http://schemas.openxmlformats.org/officeDocument/2006/relationships/oleObject" Target="embeddings/oleObject533.bin"/><Relationship Id="rId44" Type="http://schemas.openxmlformats.org/officeDocument/2006/relationships/oleObject" Target="embeddings/oleObject24.bin"/><Relationship Id="rId554" Type="http://schemas.openxmlformats.org/officeDocument/2006/relationships/oleObject" Target="embeddings/oleObject296.bin"/><Relationship Id="rId761" Type="http://schemas.openxmlformats.org/officeDocument/2006/relationships/oleObject" Target="embeddings/oleObject403.bin"/><Relationship Id="rId859" Type="http://schemas.openxmlformats.org/officeDocument/2006/relationships/oleObject" Target="embeddings/oleObject458.bin"/><Relationship Id="rId193" Type="http://schemas.openxmlformats.org/officeDocument/2006/relationships/image" Target="media/image88.wmf"/><Relationship Id="rId207" Type="http://schemas.openxmlformats.org/officeDocument/2006/relationships/oleObject" Target="embeddings/oleObject111.bin"/><Relationship Id="rId414" Type="http://schemas.openxmlformats.org/officeDocument/2006/relationships/oleObject" Target="embeddings/oleObject216.bin"/><Relationship Id="rId498" Type="http://schemas.openxmlformats.org/officeDocument/2006/relationships/oleObject" Target="embeddings/oleObject267.bin"/><Relationship Id="rId621" Type="http://schemas.openxmlformats.org/officeDocument/2006/relationships/image" Target="media/image290.wmf"/><Relationship Id="rId1044" Type="http://schemas.openxmlformats.org/officeDocument/2006/relationships/image" Target="media/image488.wmf"/><Relationship Id="rId260" Type="http://schemas.openxmlformats.org/officeDocument/2006/relationships/oleObject" Target="embeddings/oleObject139.bin"/><Relationship Id="rId719" Type="http://schemas.openxmlformats.org/officeDocument/2006/relationships/image" Target="media/image338.wmf"/><Relationship Id="rId926" Type="http://schemas.openxmlformats.org/officeDocument/2006/relationships/image" Target="media/image430.wmf"/><Relationship Id="rId55" Type="http://schemas.openxmlformats.org/officeDocument/2006/relationships/oleObject" Target="embeddings/oleObject32.bin"/><Relationship Id="rId120" Type="http://schemas.openxmlformats.org/officeDocument/2006/relationships/oleObject" Target="embeddings/oleObject68.bin"/><Relationship Id="rId358" Type="http://schemas.openxmlformats.org/officeDocument/2006/relationships/oleObject" Target="embeddings/oleObject188.bin"/><Relationship Id="rId565" Type="http://schemas.openxmlformats.org/officeDocument/2006/relationships/image" Target="media/image263.wmf"/><Relationship Id="rId772" Type="http://schemas.openxmlformats.org/officeDocument/2006/relationships/image" Target="media/image362.wmf"/><Relationship Id="rId218" Type="http://schemas.openxmlformats.org/officeDocument/2006/relationships/image" Target="media/image101.wmf"/><Relationship Id="rId425" Type="http://schemas.openxmlformats.org/officeDocument/2006/relationships/image" Target="media/image203.wmf"/><Relationship Id="rId632" Type="http://schemas.openxmlformats.org/officeDocument/2006/relationships/oleObject" Target="embeddings/oleObject336.bin"/><Relationship Id="rId1055" Type="http://schemas.openxmlformats.org/officeDocument/2006/relationships/oleObject" Target="embeddings/oleObject561.bin"/><Relationship Id="rId271" Type="http://schemas.openxmlformats.org/officeDocument/2006/relationships/image" Target="media/image126.wmf"/><Relationship Id="rId937" Type="http://schemas.openxmlformats.org/officeDocument/2006/relationships/oleObject" Target="embeddings/oleObject501.bin"/><Relationship Id="rId66" Type="http://schemas.openxmlformats.org/officeDocument/2006/relationships/oleObject" Target="embeddings/oleObject39.bin"/><Relationship Id="rId131" Type="http://schemas.openxmlformats.org/officeDocument/2006/relationships/image" Target="media/image57.wmf"/><Relationship Id="rId369" Type="http://schemas.openxmlformats.org/officeDocument/2006/relationships/image" Target="media/image175.wmf"/><Relationship Id="rId576" Type="http://schemas.openxmlformats.org/officeDocument/2006/relationships/image" Target="media/image268.wmf"/><Relationship Id="rId783" Type="http://schemas.openxmlformats.org/officeDocument/2006/relationships/oleObject" Target="embeddings/oleObject415.bin"/><Relationship Id="rId990" Type="http://schemas.openxmlformats.org/officeDocument/2006/relationships/image" Target="media/image461.wmf"/><Relationship Id="rId229" Type="http://schemas.openxmlformats.org/officeDocument/2006/relationships/oleObject" Target="embeddings/oleObject122.bin"/><Relationship Id="rId436" Type="http://schemas.openxmlformats.org/officeDocument/2006/relationships/oleObject" Target="embeddings/oleObject227.bin"/><Relationship Id="rId643" Type="http://schemas.openxmlformats.org/officeDocument/2006/relationships/image" Target="media/image301.wmf"/><Relationship Id="rId1066" Type="http://schemas.openxmlformats.org/officeDocument/2006/relationships/fontTable" Target="fontTable.xml"/><Relationship Id="rId850" Type="http://schemas.openxmlformats.org/officeDocument/2006/relationships/oleObject" Target="embeddings/oleObject453.bin"/><Relationship Id="rId948" Type="http://schemas.openxmlformats.org/officeDocument/2006/relationships/image" Target="media/image441.wmf"/><Relationship Id="rId77" Type="http://schemas.openxmlformats.org/officeDocument/2006/relationships/oleObject" Target="embeddings/oleObject45.bin"/><Relationship Id="rId282" Type="http://schemas.openxmlformats.org/officeDocument/2006/relationships/oleObject" Target="embeddings/oleObject150.bin"/><Relationship Id="rId503" Type="http://schemas.openxmlformats.org/officeDocument/2006/relationships/image" Target="media/image233.wmf"/><Relationship Id="rId587" Type="http://schemas.openxmlformats.org/officeDocument/2006/relationships/oleObject" Target="embeddings/oleObject313.bin"/><Relationship Id="rId710" Type="http://schemas.openxmlformats.org/officeDocument/2006/relationships/image" Target="media/image334.wmf"/><Relationship Id="rId808" Type="http://schemas.openxmlformats.org/officeDocument/2006/relationships/oleObject" Target="embeddings/oleObject428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9.bin"/><Relationship Id="rId447" Type="http://schemas.openxmlformats.org/officeDocument/2006/relationships/image" Target="media/image214.wmf"/><Relationship Id="rId794" Type="http://schemas.openxmlformats.org/officeDocument/2006/relationships/image" Target="media/image373.wmf"/><Relationship Id="rId654" Type="http://schemas.openxmlformats.org/officeDocument/2006/relationships/oleObject" Target="embeddings/oleObject347.bin"/><Relationship Id="rId861" Type="http://schemas.openxmlformats.org/officeDocument/2006/relationships/oleObject" Target="embeddings/oleObject459.bin"/><Relationship Id="rId959" Type="http://schemas.openxmlformats.org/officeDocument/2006/relationships/oleObject" Target="embeddings/oleObject512.bin"/><Relationship Id="rId293" Type="http://schemas.openxmlformats.org/officeDocument/2006/relationships/image" Target="media/image137.wmf"/><Relationship Id="rId307" Type="http://schemas.openxmlformats.org/officeDocument/2006/relationships/image" Target="media/image144.wmf"/><Relationship Id="rId514" Type="http://schemas.openxmlformats.org/officeDocument/2006/relationships/oleObject" Target="embeddings/oleObject276.bin"/><Relationship Id="rId721" Type="http://schemas.openxmlformats.org/officeDocument/2006/relationships/oleObject" Target="embeddings/oleObject382.bin"/><Relationship Id="rId88" Type="http://schemas.openxmlformats.org/officeDocument/2006/relationships/image" Target="media/image36.wmf"/><Relationship Id="rId153" Type="http://schemas.openxmlformats.org/officeDocument/2006/relationships/image" Target="media/image68.wmf"/><Relationship Id="rId360" Type="http://schemas.openxmlformats.org/officeDocument/2006/relationships/oleObject" Target="embeddings/oleObject189.bin"/><Relationship Id="rId598" Type="http://schemas.openxmlformats.org/officeDocument/2006/relationships/oleObject" Target="embeddings/oleObject319.bin"/><Relationship Id="rId819" Type="http://schemas.openxmlformats.org/officeDocument/2006/relationships/oleObject" Target="embeddings/oleObject435.bin"/><Relationship Id="rId1004" Type="http://schemas.openxmlformats.org/officeDocument/2006/relationships/image" Target="media/image468.wmf"/><Relationship Id="rId220" Type="http://schemas.openxmlformats.org/officeDocument/2006/relationships/image" Target="media/image102.wmf"/><Relationship Id="rId458" Type="http://schemas.openxmlformats.org/officeDocument/2006/relationships/oleObject" Target="embeddings/oleObject238.bin"/><Relationship Id="rId665" Type="http://schemas.openxmlformats.org/officeDocument/2006/relationships/oleObject" Target="embeddings/oleObject353.bin"/><Relationship Id="rId872" Type="http://schemas.openxmlformats.org/officeDocument/2006/relationships/image" Target="media/image407.wmf"/><Relationship Id="rId15" Type="http://schemas.openxmlformats.org/officeDocument/2006/relationships/image" Target="media/image10.wmf"/><Relationship Id="rId318" Type="http://schemas.openxmlformats.org/officeDocument/2006/relationships/oleObject" Target="embeddings/oleObject168.bin"/><Relationship Id="rId525" Type="http://schemas.openxmlformats.org/officeDocument/2006/relationships/image" Target="media/image243.wmf"/><Relationship Id="rId732" Type="http://schemas.openxmlformats.org/officeDocument/2006/relationships/oleObject" Target="embeddings/oleObject390.bin"/><Relationship Id="rId99" Type="http://schemas.openxmlformats.org/officeDocument/2006/relationships/oleObject" Target="embeddings/oleObject57.bin"/><Relationship Id="rId164" Type="http://schemas.openxmlformats.org/officeDocument/2006/relationships/oleObject" Target="embeddings/oleObject90.bin"/><Relationship Id="rId371" Type="http://schemas.openxmlformats.org/officeDocument/2006/relationships/image" Target="media/image176.wmf"/><Relationship Id="rId1015" Type="http://schemas.openxmlformats.org/officeDocument/2006/relationships/oleObject" Target="embeddings/oleObject541.bin"/><Relationship Id="rId469" Type="http://schemas.openxmlformats.org/officeDocument/2006/relationships/oleObject" Target="embeddings/oleObject244.bin"/><Relationship Id="rId676" Type="http://schemas.openxmlformats.org/officeDocument/2006/relationships/image" Target="media/image317.wmf"/><Relationship Id="rId883" Type="http://schemas.openxmlformats.org/officeDocument/2006/relationships/image" Target="media/image412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23.bin"/><Relationship Id="rId329" Type="http://schemas.openxmlformats.org/officeDocument/2006/relationships/image" Target="media/image155.wmf"/><Relationship Id="rId536" Type="http://schemas.openxmlformats.org/officeDocument/2006/relationships/oleObject" Target="embeddings/oleObject287.bin"/><Relationship Id="rId175" Type="http://schemas.openxmlformats.org/officeDocument/2006/relationships/image" Target="media/image79.wmf"/><Relationship Id="rId743" Type="http://schemas.openxmlformats.org/officeDocument/2006/relationships/image" Target="media/image347.wmf"/><Relationship Id="rId950" Type="http://schemas.openxmlformats.org/officeDocument/2006/relationships/image" Target="media/image442.wmf"/><Relationship Id="rId1026" Type="http://schemas.openxmlformats.org/officeDocument/2006/relationships/image" Target="media/image479.wmf"/><Relationship Id="rId382" Type="http://schemas.openxmlformats.org/officeDocument/2006/relationships/oleObject" Target="embeddings/oleObject200.bin"/><Relationship Id="rId603" Type="http://schemas.openxmlformats.org/officeDocument/2006/relationships/image" Target="media/image281.wmf"/><Relationship Id="rId687" Type="http://schemas.openxmlformats.org/officeDocument/2006/relationships/oleObject" Target="embeddings/oleObject364.bin"/><Relationship Id="rId810" Type="http://schemas.openxmlformats.org/officeDocument/2006/relationships/oleObject" Target="embeddings/oleObject429.bin"/><Relationship Id="rId908" Type="http://schemas.openxmlformats.org/officeDocument/2006/relationships/image" Target="media/image422.wmf"/><Relationship Id="rId242" Type="http://schemas.openxmlformats.org/officeDocument/2006/relationships/image" Target="media/image113.wmf"/><Relationship Id="rId894" Type="http://schemas.openxmlformats.org/officeDocument/2006/relationships/oleObject" Target="embeddings/oleObject477.bin"/><Relationship Id="rId37" Type="http://schemas.openxmlformats.org/officeDocument/2006/relationships/oleObject" Target="embeddings/oleObject17.bin"/><Relationship Id="rId102" Type="http://schemas.openxmlformats.org/officeDocument/2006/relationships/image" Target="media/image43.wmf"/><Relationship Id="rId547" Type="http://schemas.openxmlformats.org/officeDocument/2006/relationships/image" Target="media/image254.wmf"/><Relationship Id="rId754" Type="http://schemas.openxmlformats.org/officeDocument/2006/relationships/image" Target="media/image354.wmf"/><Relationship Id="rId961" Type="http://schemas.openxmlformats.org/officeDocument/2006/relationships/oleObject" Target="embeddings/oleObject513.bin"/><Relationship Id="rId90" Type="http://schemas.openxmlformats.org/officeDocument/2006/relationships/image" Target="media/image37.wmf"/><Relationship Id="rId186" Type="http://schemas.openxmlformats.org/officeDocument/2006/relationships/oleObject" Target="embeddings/oleObject101.bin"/><Relationship Id="rId393" Type="http://schemas.openxmlformats.org/officeDocument/2006/relationships/image" Target="media/image187.wmf"/><Relationship Id="rId407" Type="http://schemas.openxmlformats.org/officeDocument/2006/relationships/image" Target="media/image194.wmf"/><Relationship Id="rId614" Type="http://schemas.openxmlformats.org/officeDocument/2006/relationships/oleObject" Target="embeddings/oleObject327.bin"/><Relationship Id="rId821" Type="http://schemas.openxmlformats.org/officeDocument/2006/relationships/oleObject" Target="embeddings/oleObject437.bin"/><Relationship Id="rId1037" Type="http://schemas.openxmlformats.org/officeDocument/2006/relationships/oleObject" Target="embeddings/oleObject552.bin"/><Relationship Id="rId253" Type="http://schemas.openxmlformats.org/officeDocument/2006/relationships/image" Target="media/image118.wmf"/><Relationship Id="rId460" Type="http://schemas.openxmlformats.org/officeDocument/2006/relationships/oleObject" Target="embeddings/oleObject239.bin"/><Relationship Id="rId698" Type="http://schemas.openxmlformats.org/officeDocument/2006/relationships/image" Target="media/image328.wmf"/><Relationship Id="rId919" Type="http://schemas.openxmlformats.org/officeDocument/2006/relationships/oleObject" Target="embeddings/oleObject492.bin"/><Relationship Id="rId48" Type="http://schemas.openxmlformats.org/officeDocument/2006/relationships/oleObject" Target="embeddings/oleObject28.bin"/><Relationship Id="rId113" Type="http://schemas.openxmlformats.org/officeDocument/2006/relationships/image" Target="media/image48.wmf"/><Relationship Id="rId320" Type="http://schemas.openxmlformats.org/officeDocument/2006/relationships/oleObject" Target="embeddings/oleObject169.bin"/><Relationship Id="rId558" Type="http://schemas.openxmlformats.org/officeDocument/2006/relationships/oleObject" Target="embeddings/oleObject298.bin"/><Relationship Id="rId765" Type="http://schemas.openxmlformats.org/officeDocument/2006/relationships/oleObject" Target="embeddings/oleObject405.bin"/><Relationship Id="rId972" Type="http://schemas.openxmlformats.org/officeDocument/2006/relationships/image" Target="media/image453.wmf"/><Relationship Id="rId197" Type="http://schemas.openxmlformats.org/officeDocument/2006/relationships/image" Target="media/image90.wmf"/><Relationship Id="rId418" Type="http://schemas.openxmlformats.org/officeDocument/2006/relationships/oleObject" Target="embeddings/oleObject218.bin"/><Relationship Id="rId625" Type="http://schemas.openxmlformats.org/officeDocument/2006/relationships/image" Target="media/image292.wmf"/><Relationship Id="rId832" Type="http://schemas.openxmlformats.org/officeDocument/2006/relationships/oleObject" Target="embeddings/oleObject443.bin"/><Relationship Id="rId1048" Type="http://schemas.openxmlformats.org/officeDocument/2006/relationships/image" Target="media/image490.wmf"/><Relationship Id="rId264" Type="http://schemas.openxmlformats.org/officeDocument/2006/relationships/oleObject" Target="embeddings/oleObject141.bin"/><Relationship Id="rId471" Type="http://schemas.openxmlformats.org/officeDocument/2006/relationships/oleObject" Target="embeddings/oleObject245.bin"/><Relationship Id="rId59" Type="http://schemas.openxmlformats.org/officeDocument/2006/relationships/image" Target="media/image23.wmf"/><Relationship Id="rId124" Type="http://schemas.openxmlformats.org/officeDocument/2006/relationships/oleObject" Target="embeddings/oleObject70.bin"/><Relationship Id="rId569" Type="http://schemas.openxmlformats.org/officeDocument/2006/relationships/image" Target="media/image265.wmf"/><Relationship Id="rId776" Type="http://schemas.openxmlformats.org/officeDocument/2006/relationships/image" Target="media/image364.wmf"/><Relationship Id="rId983" Type="http://schemas.openxmlformats.org/officeDocument/2006/relationships/image" Target="media/image458.wmf"/><Relationship Id="rId331" Type="http://schemas.openxmlformats.org/officeDocument/2006/relationships/image" Target="media/image156.wmf"/><Relationship Id="rId429" Type="http://schemas.openxmlformats.org/officeDocument/2006/relationships/image" Target="media/image205.wmf"/><Relationship Id="rId636" Type="http://schemas.openxmlformats.org/officeDocument/2006/relationships/oleObject" Target="embeddings/oleObject338.bin"/><Relationship Id="rId1059" Type="http://schemas.openxmlformats.org/officeDocument/2006/relationships/oleObject" Target="embeddings/oleObject563.bin"/><Relationship Id="rId843" Type="http://schemas.openxmlformats.org/officeDocument/2006/relationships/image" Target="media/image394.wmf"/><Relationship Id="rId275" Type="http://schemas.openxmlformats.org/officeDocument/2006/relationships/image" Target="media/image128.wmf"/><Relationship Id="rId482" Type="http://schemas.openxmlformats.org/officeDocument/2006/relationships/oleObject" Target="embeddings/oleObject252.bin"/><Relationship Id="rId703" Type="http://schemas.openxmlformats.org/officeDocument/2006/relationships/oleObject" Target="embeddings/oleObject372.bin"/><Relationship Id="rId910" Type="http://schemas.openxmlformats.org/officeDocument/2006/relationships/image" Target="media/image423.wmf"/><Relationship Id="rId135" Type="http://schemas.openxmlformats.org/officeDocument/2006/relationships/image" Target="media/image59.wmf"/><Relationship Id="rId342" Type="http://schemas.openxmlformats.org/officeDocument/2006/relationships/oleObject" Target="embeddings/oleObject180.bin"/><Relationship Id="rId787" Type="http://schemas.openxmlformats.org/officeDocument/2006/relationships/oleObject" Target="embeddings/oleObject417.bin"/><Relationship Id="rId994" Type="http://schemas.openxmlformats.org/officeDocument/2006/relationships/image" Target="media/image463.wmf"/><Relationship Id="rId202" Type="http://schemas.openxmlformats.org/officeDocument/2006/relationships/oleObject" Target="embeddings/oleObject109.bin"/><Relationship Id="rId647" Type="http://schemas.openxmlformats.org/officeDocument/2006/relationships/image" Target="media/image303.wmf"/><Relationship Id="rId854" Type="http://schemas.openxmlformats.org/officeDocument/2006/relationships/oleObject" Target="embeddings/oleObject455.bin"/><Relationship Id="rId286" Type="http://schemas.openxmlformats.org/officeDocument/2006/relationships/oleObject" Target="embeddings/oleObject152.bin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2.bin"/><Relationship Id="rId714" Type="http://schemas.openxmlformats.org/officeDocument/2006/relationships/image" Target="media/image336.wmf"/><Relationship Id="rId921" Type="http://schemas.openxmlformats.org/officeDocument/2006/relationships/oleObject" Target="embeddings/oleObject493.bin"/><Relationship Id="rId50" Type="http://schemas.openxmlformats.org/officeDocument/2006/relationships/oleObject" Target="embeddings/oleObject29.bin"/><Relationship Id="rId146" Type="http://schemas.openxmlformats.org/officeDocument/2006/relationships/oleObject" Target="embeddings/oleObject81.bin"/><Relationship Id="rId353" Type="http://schemas.openxmlformats.org/officeDocument/2006/relationships/image" Target="media/image167.wmf"/><Relationship Id="rId560" Type="http://schemas.openxmlformats.org/officeDocument/2006/relationships/oleObject" Target="embeddings/oleObject299.bin"/><Relationship Id="rId798" Type="http://schemas.openxmlformats.org/officeDocument/2006/relationships/image" Target="media/image375.wmf"/><Relationship Id="rId213" Type="http://schemas.openxmlformats.org/officeDocument/2006/relationships/oleObject" Target="embeddings/oleObject114.bin"/><Relationship Id="rId420" Type="http://schemas.openxmlformats.org/officeDocument/2006/relationships/oleObject" Target="embeddings/oleObject219.bin"/><Relationship Id="rId658" Type="http://schemas.openxmlformats.org/officeDocument/2006/relationships/oleObject" Target="embeddings/oleObject349.bin"/><Relationship Id="rId865" Type="http://schemas.openxmlformats.org/officeDocument/2006/relationships/oleObject" Target="embeddings/oleObject461.bin"/><Relationship Id="rId1050" Type="http://schemas.openxmlformats.org/officeDocument/2006/relationships/image" Target="media/image491.wmf"/><Relationship Id="rId297" Type="http://schemas.openxmlformats.org/officeDocument/2006/relationships/image" Target="media/image139.wmf"/><Relationship Id="rId518" Type="http://schemas.openxmlformats.org/officeDocument/2006/relationships/oleObject" Target="embeddings/oleObject278.bin"/><Relationship Id="rId725" Type="http://schemas.openxmlformats.org/officeDocument/2006/relationships/oleObject" Target="embeddings/oleObject386.bin"/><Relationship Id="rId932" Type="http://schemas.openxmlformats.org/officeDocument/2006/relationships/image" Target="media/image433.wmf"/><Relationship Id="rId157" Type="http://schemas.openxmlformats.org/officeDocument/2006/relationships/image" Target="media/image70.wmf"/><Relationship Id="rId364" Type="http://schemas.openxmlformats.org/officeDocument/2006/relationships/oleObject" Target="embeddings/oleObject191.bin"/><Relationship Id="rId1008" Type="http://schemas.openxmlformats.org/officeDocument/2006/relationships/image" Target="media/image470.wmf"/><Relationship Id="rId61" Type="http://schemas.openxmlformats.org/officeDocument/2006/relationships/image" Target="media/image24.wmf"/><Relationship Id="rId571" Type="http://schemas.openxmlformats.org/officeDocument/2006/relationships/image" Target="media/image266.wmf"/><Relationship Id="rId669" Type="http://schemas.openxmlformats.org/officeDocument/2006/relationships/oleObject" Target="embeddings/oleObject355.bin"/><Relationship Id="rId876" Type="http://schemas.openxmlformats.org/officeDocument/2006/relationships/image" Target="media/image409.wmf"/><Relationship Id="rId19" Type="http://schemas.openxmlformats.org/officeDocument/2006/relationships/image" Target="media/image12.wmf"/><Relationship Id="rId224" Type="http://schemas.openxmlformats.org/officeDocument/2006/relationships/image" Target="media/image104.wmf"/><Relationship Id="rId431" Type="http://schemas.openxmlformats.org/officeDocument/2006/relationships/image" Target="media/image206.wmf"/><Relationship Id="rId529" Type="http://schemas.openxmlformats.org/officeDocument/2006/relationships/image" Target="media/image245.wmf"/><Relationship Id="rId736" Type="http://schemas.openxmlformats.org/officeDocument/2006/relationships/oleObject" Target="embeddings/oleObject392.bin"/><Relationship Id="rId1061" Type="http://schemas.openxmlformats.org/officeDocument/2006/relationships/oleObject" Target="embeddings/oleObject564.bin"/><Relationship Id="rId168" Type="http://schemas.openxmlformats.org/officeDocument/2006/relationships/oleObject" Target="embeddings/oleObject92.bin"/><Relationship Id="rId943" Type="http://schemas.openxmlformats.org/officeDocument/2006/relationships/oleObject" Target="embeddings/oleObject504.bin"/><Relationship Id="rId1019" Type="http://schemas.openxmlformats.org/officeDocument/2006/relationships/oleObject" Target="embeddings/oleObject543.bin"/><Relationship Id="rId72" Type="http://schemas.openxmlformats.org/officeDocument/2006/relationships/oleObject" Target="embeddings/oleObject42.bin"/><Relationship Id="rId375" Type="http://schemas.openxmlformats.org/officeDocument/2006/relationships/image" Target="media/image178.wmf"/><Relationship Id="rId582" Type="http://schemas.openxmlformats.org/officeDocument/2006/relationships/image" Target="media/image271.wmf"/><Relationship Id="rId803" Type="http://schemas.openxmlformats.org/officeDocument/2006/relationships/oleObject" Target="embeddings/oleObject425.bin"/><Relationship Id="rId3" Type="http://schemas.openxmlformats.org/officeDocument/2006/relationships/settings" Target="settings.xml"/><Relationship Id="rId235" Type="http://schemas.openxmlformats.org/officeDocument/2006/relationships/oleObject" Target="embeddings/oleObject125.bin"/><Relationship Id="rId442" Type="http://schemas.openxmlformats.org/officeDocument/2006/relationships/oleObject" Target="embeddings/oleObject230.bin"/><Relationship Id="rId887" Type="http://schemas.openxmlformats.org/officeDocument/2006/relationships/image" Target="media/image414.wmf"/><Relationship Id="rId302" Type="http://schemas.openxmlformats.org/officeDocument/2006/relationships/oleObject" Target="embeddings/oleObject160.bin"/><Relationship Id="rId747" Type="http://schemas.openxmlformats.org/officeDocument/2006/relationships/image" Target="media/image351.wmf"/><Relationship Id="rId954" Type="http://schemas.openxmlformats.org/officeDocument/2006/relationships/image" Target="media/image444.wmf"/><Relationship Id="rId83" Type="http://schemas.openxmlformats.org/officeDocument/2006/relationships/oleObject" Target="embeddings/oleObject48.bin"/><Relationship Id="rId179" Type="http://schemas.openxmlformats.org/officeDocument/2006/relationships/image" Target="media/image81.wmf"/><Relationship Id="rId386" Type="http://schemas.openxmlformats.org/officeDocument/2006/relationships/oleObject" Target="embeddings/oleObject202.bin"/><Relationship Id="rId593" Type="http://schemas.openxmlformats.org/officeDocument/2006/relationships/image" Target="media/image276.wmf"/><Relationship Id="rId607" Type="http://schemas.openxmlformats.org/officeDocument/2006/relationships/image" Target="media/image283.wmf"/><Relationship Id="rId814" Type="http://schemas.openxmlformats.org/officeDocument/2006/relationships/image" Target="media/image381.wmf"/><Relationship Id="rId246" Type="http://schemas.openxmlformats.org/officeDocument/2006/relationships/image" Target="media/image115.wmf"/><Relationship Id="rId453" Type="http://schemas.openxmlformats.org/officeDocument/2006/relationships/image" Target="media/image217.wmf"/><Relationship Id="rId660" Type="http://schemas.openxmlformats.org/officeDocument/2006/relationships/oleObject" Target="embeddings/oleObject350.bin"/><Relationship Id="rId898" Type="http://schemas.openxmlformats.org/officeDocument/2006/relationships/oleObject" Target="embeddings/oleObject479.bin"/><Relationship Id="rId106" Type="http://schemas.openxmlformats.org/officeDocument/2006/relationships/oleObject" Target="embeddings/oleObject61.bin"/><Relationship Id="rId313" Type="http://schemas.openxmlformats.org/officeDocument/2006/relationships/image" Target="media/image147.wmf"/><Relationship Id="rId758" Type="http://schemas.openxmlformats.org/officeDocument/2006/relationships/image" Target="media/image356.wmf"/><Relationship Id="rId965" Type="http://schemas.openxmlformats.org/officeDocument/2006/relationships/oleObject" Target="embeddings/oleObject515.bin"/><Relationship Id="rId10" Type="http://schemas.openxmlformats.org/officeDocument/2006/relationships/oleObject" Target="embeddings/oleObject2.bin"/><Relationship Id="rId94" Type="http://schemas.openxmlformats.org/officeDocument/2006/relationships/image" Target="media/image39.wmf"/><Relationship Id="rId397" Type="http://schemas.openxmlformats.org/officeDocument/2006/relationships/image" Target="media/image189.wmf"/><Relationship Id="rId520" Type="http://schemas.openxmlformats.org/officeDocument/2006/relationships/oleObject" Target="embeddings/oleObject279.bin"/><Relationship Id="rId618" Type="http://schemas.openxmlformats.org/officeDocument/2006/relationships/oleObject" Target="embeddings/oleObject329.bin"/><Relationship Id="rId825" Type="http://schemas.openxmlformats.org/officeDocument/2006/relationships/image" Target="media/image385.wmf"/><Relationship Id="rId257" Type="http://schemas.openxmlformats.org/officeDocument/2006/relationships/oleObject" Target="embeddings/oleObject137.bin"/><Relationship Id="rId464" Type="http://schemas.openxmlformats.org/officeDocument/2006/relationships/oleObject" Target="embeddings/oleObject241.bin"/><Relationship Id="rId1010" Type="http://schemas.openxmlformats.org/officeDocument/2006/relationships/image" Target="media/image471.wmf"/><Relationship Id="rId117" Type="http://schemas.openxmlformats.org/officeDocument/2006/relationships/image" Target="media/image50.wmf"/><Relationship Id="rId671" Type="http://schemas.openxmlformats.org/officeDocument/2006/relationships/oleObject" Target="embeddings/oleObject356.bin"/><Relationship Id="rId769" Type="http://schemas.openxmlformats.org/officeDocument/2006/relationships/image" Target="media/image361.wmf"/><Relationship Id="rId976" Type="http://schemas.openxmlformats.org/officeDocument/2006/relationships/image" Target="media/image455.wmf"/><Relationship Id="rId324" Type="http://schemas.openxmlformats.org/officeDocument/2006/relationships/oleObject" Target="embeddings/oleObject171.bin"/><Relationship Id="rId531" Type="http://schemas.openxmlformats.org/officeDocument/2006/relationships/image" Target="media/image246.wmf"/><Relationship Id="rId629" Type="http://schemas.openxmlformats.org/officeDocument/2006/relationships/image" Target="media/image294.wmf"/><Relationship Id="rId836" Type="http://schemas.openxmlformats.org/officeDocument/2006/relationships/oleObject" Target="embeddings/oleObject445.bin"/><Relationship Id="rId1021" Type="http://schemas.openxmlformats.org/officeDocument/2006/relationships/oleObject" Target="embeddings/oleObject544.bin"/><Relationship Id="rId903" Type="http://schemas.openxmlformats.org/officeDocument/2006/relationships/oleObject" Target="embeddings/oleObject483.bin"/><Relationship Id="rId32" Type="http://schemas.openxmlformats.org/officeDocument/2006/relationships/oleObject" Target="embeddings/oleObject13.bin"/><Relationship Id="rId181" Type="http://schemas.openxmlformats.org/officeDocument/2006/relationships/image" Target="media/image82.wmf"/><Relationship Id="rId279" Type="http://schemas.openxmlformats.org/officeDocument/2006/relationships/image" Target="media/image130.wmf"/><Relationship Id="rId486" Type="http://schemas.openxmlformats.org/officeDocument/2006/relationships/oleObject" Target="embeddings/oleObject256.bin"/><Relationship Id="rId693" Type="http://schemas.openxmlformats.org/officeDocument/2006/relationships/oleObject" Target="embeddings/oleObject367.bin"/><Relationship Id="rId139" Type="http://schemas.openxmlformats.org/officeDocument/2006/relationships/image" Target="media/image61.wmf"/><Relationship Id="rId346" Type="http://schemas.openxmlformats.org/officeDocument/2006/relationships/oleObject" Target="embeddings/oleObject182.bin"/><Relationship Id="rId553" Type="http://schemas.openxmlformats.org/officeDocument/2006/relationships/image" Target="media/image257.wmf"/><Relationship Id="rId760" Type="http://schemas.openxmlformats.org/officeDocument/2006/relationships/image" Target="media/image357.wmf"/><Relationship Id="rId998" Type="http://schemas.openxmlformats.org/officeDocument/2006/relationships/image" Target="media/image465.wmf"/><Relationship Id="rId206" Type="http://schemas.openxmlformats.org/officeDocument/2006/relationships/image" Target="media/image95.wmf"/><Relationship Id="rId413" Type="http://schemas.openxmlformats.org/officeDocument/2006/relationships/image" Target="media/image197.wmf"/><Relationship Id="rId858" Type="http://schemas.openxmlformats.org/officeDocument/2006/relationships/image" Target="media/image400.wmf"/><Relationship Id="rId1043" Type="http://schemas.openxmlformats.org/officeDocument/2006/relationships/oleObject" Target="embeddings/oleObject555.bin"/><Relationship Id="rId620" Type="http://schemas.openxmlformats.org/officeDocument/2006/relationships/oleObject" Target="embeddings/oleObject330.bin"/><Relationship Id="rId718" Type="http://schemas.openxmlformats.org/officeDocument/2006/relationships/oleObject" Target="embeddings/oleObject380.bin"/><Relationship Id="rId925" Type="http://schemas.openxmlformats.org/officeDocument/2006/relationships/oleObject" Target="embeddings/oleObject495.bin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54</TotalTime>
  <Pages>15</Pages>
  <Words>3334</Words>
  <Characters>19007</Characters>
  <Application>Microsoft Office Word</Application>
  <DocSecurity>0</DocSecurity>
  <Lines>158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dcterms:created xsi:type="dcterms:W3CDTF">2021-07-24T04:31:00Z</dcterms:created>
  <dcterms:modified xsi:type="dcterms:W3CDTF">2021-07-24T05:38:00Z</dcterms:modified>
</cp:coreProperties>
</file>